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36E8A" w14:textId="4550EAB4" w:rsidR="0039408C" w:rsidRDefault="003B2A01" w:rsidP="0039408C">
      <w:pPr>
        <w:pStyle w:val="Title"/>
        <w:jc w:val="center"/>
      </w:pPr>
      <w:r>
        <w:t>Tutorial</w:t>
      </w:r>
      <w:r w:rsidR="00AC377B">
        <w:t xml:space="preserve"> A</w:t>
      </w:r>
      <w:r>
        <w:t xml:space="preserve">: </w:t>
      </w:r>
      <w:r w:rsidR="00AC377B">
        <w:t>Basic HBase Shell Commands</w:t>
      </w:r>
    </w:p>
    <w:p w14:paraId="67C484B7" w14:textId="77777777" w:rsidR="0039408C" w:rsidRPr="00C64BF7" w:rsidRDefault="0039408C" w:rsidP="0039408C">
      <w:pPr>
        <w:pStyle w:val="ListParagraph"/>
      </w:pPr>
    </w:p>
    <w:p w14:paraId="124F2C96" w14:textId="77777777" w:rsidR="00AC377B" w:rsidRDefault="00AC377B" w:rsidP="00AC377B">
      <w:pPr>
        <w:ind w:firstLine="720"/>
      </w:pPr>
      <w:r>
        <w:t xml:space="preserve">This section demonstrates the basic HBase commands </w:t>
      </w:r>
      <w:sdt>
        <w:sdtPr>
          <w:id w:val="-1191297333"/>
          <w:citation/>
        </w:sdtPr>
        <w:sdtContent>
          <w:r>
            <w:fldChar w:fldCharType="begin"/>
          </w:r>
          <w:r>
            <w:instrText xml:space="preserve"> CITATION Voh161 \l 1033 </w:instrText>
          </w:r>
          <w:r>
            <w:fldChar w:fldCharType="separate"/>
          </w:r>
          <w:r w:rsidRPr="00807944">
            <w:t>[105]</w:t>
          </w:r>
          <w:r>
            <w:fldChar w:fldCharType="end"/>
          </w:r>
        </w:sdtContent>
      </w:sdt>
      <w:r>
        <w:t xml:space="preserve"> that you can use to perform various operations to create and alter tables in HBase, as well as perform d</w:t>
      </w:r>
      <w:r w:rsidRPr="00EB1D4E">
        <w:t xml:space="preserve">ata </w:t>
      </w:r>
      <w:r>
        <w:t>m</w:t>
      </w:r>
      <w:r w:rsidRPr="00EB1D4E">
        <w:t xml:space="preserve">anipulation </w:t>
      </w:r>
      <w:r>
        <w:t>operations with records in those tables. The data definition commands are shown in the next section.</w:t>
      </w:r>
    </w:p>
    <w:p w14:paraId="026E313E" w14:textId="77777777" w:rsidR="00AC377B" w:rsidRDefault="00AC377B" w:rsidP="00AC377B">
      <w:pPr>
        <w:ind w:firstLine="720"/>
      </w:pPr>
      <w:r>
        <w:t xml:space="preserve">As shown below, you invoke the </w:t>
      </w:r>
      <w:r w:rsidRPr="00D54F45">
        <w:rPr>
          <w:rStyle w:val="Code"/>
        </w:rPr>
        <w:t>hbase shell</w:t>
      </w:r>
      <w:r>
        <w:t xml:space="preserve"> with the first command</w:t>
      </w:r>
      <w:r w:rsidRPr="00E325C1">
        <w:t xml:space="preserve"> </w:t>
      </w:r>
      <w:r>
        <w:t xml:space="preserve">so you can do HBase-related operations. You use the </w:t>
      </w:r>
      <w:r w:rsidRPr="00D54F45">
        <w:rPr>
          <w:rStyle w:val="Code"/>
        </w:rPr>
        <w:t>status</w:t>
      </w:r>
      <w:r>
        <w:t xml:space="preserve"> command to show the cluster status at different levels of detail. The default is the </w:t>
      </w:r>
      <w:r w:rsidRPr="00D54F45">
        <w:rPr>
          <w:rStyle w:val="Code"/>
        </w:rPr>
        <w:t>summary</w:t>
      </w:r>
      <w:r>
        <w:t xml:space="preserve"> option. </w:t>
      </w:r>
    </w:p>
    <w:p w14:paraId="5863CB39" w14:textId="77777777" w:rsidR="00AC377B" w:rsidRDefault="00AC377B" w:rsidP="00AC377B">
      <w:pPr>
        <w:ind w:firstLine="720"/>
      </w:pPr>
      <w:r>
        <w:rPr>
          <w:lang w:val="en-GB" w:eastAsia="en-GB"/>
        </w:rPr>
        <mc:AlternateContent>
          <mc:Choice Requires="wps">
            <w:drawing>
              <wp:inline distT="0" distB="0" distL="0" distR="0" wp14:anchorId="7AFB488D" wp14:editId="151B454F">
                <wp:extent cx="2696902" cy="1342663"/>
                <wp:effectExtent l="0" t="0" r="8255" b="10795"/>
                <wp:docPr id="212787872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96902" cy="1342663"/>
                        </a:xfrm>
                        <a:prstGeom prst="rect">
                          <a:avLst/>
                        </a:prstGeom>
                        <a:solidFill>
                          <a:srgbClr val="C6D9F1"/>
                        </a:solidFill>
                        <a:ln w="9525">
                          <a:solidFill>
                            <a:srgbClr val="000000"/>
                          </a:solidFill>
                          <a:miter lim="800000"/>
                          <a:headEnd/>
                          <a:tailEnd/>
                        </a:ln>
                      </wps:spPr>
                      <wps:txbx>
                        <w:txbxContent>
                          <w:p w14:paraId="42820413"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 hbase shell</w:t>
                            </w:r>
                          </w:p>
                          <w:p w14:paraId="10E32DDD"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 xml:space="preserve">hbase&gt; status </w:t>
                            </w:r>
                          </w:p>
                          <w:p w14:paraId="766337DF"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status 'simple'</w:t>
                            </w:r>
                          </w:p>
                          <w:p w14:paraId="576355E1"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 xml:space="preserve">hbase&gt; status 'summary' </w:t>
                            </w:r>
                          </w:p>
                          <w:p w14:paraId="18E279EC"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status 'detailed'</w:t>
                            </w:r>
                          </w:p>
                        </w:txbxContent>
                      </wps:txbx>
                      <wps:bodyPr rot="0" vert="horz" wrap="square" lIns="91440" tIns="45720" rIns="91440" bIns="45720" anchor="t" anchorCtr="0" upright="1">
                        <a:spAutoFit/>
                      </wps:bodyPr>
                    </wps:wsp>
                  </a:graphicData>
                </a:graphic>
              </wp:inline>
            </w:drawing>
          </mc:Choice>
          <mc:Fallback>
            <w:pict>
              <v:shapetype w14:anchorId="7AFB488D" id="_x0000_t202" coordsize="21600,21600" o:spt="202" path="m,l,21600r21600,l21600,xe">
                <v:stroke joinstyle="miter"/>
                <v:path gradientshapeok="t" o:connecttype="rect"/>
              </v:shapetype>
              <v:shape id="Text Box 33" o:spid="_x0000_s1026" type="#_x0000_t202" style="width:212.35pt;height:10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" fillcolor="#c6d9f1">
                <v:path arrowok="t"/>
                <v:textbox style="mso-fit-shape-to-text:t">
                  <w:txbxContent>
                    <w:p w14:paraId="42820413"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 hbase shell</w:t>
                      </w:r>
                    </w:p>
                    <w:p w14:paraId="10E32DDD"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 xml:space="preserve">hbase&gt; status </w:t>
                      </w:r>
                    </w:p>
                    <w:p w14:paraId="766337DF"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status 'simple'</w:t>
                      </w:r>
                    </w:p>
                    <w:p w14:paraId="576355E1"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 xml:space="preserve">hbase&gt; status 'summary' </w:t>
                      </w:r>
                    </w:p>
                    <w:p w14:paraId="18E279EC"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status 'detailed'</w:t>
                      </w:r>
                    </w:p>
                  </w:txbxContent>
                </v:textbox>
                <w10:anchorlock/>
              </v:shape>
            </w:pict>
          </mc:Fallback>
        </mc:AlternateContent>
      </w:r>
    </w:p>
    <w:p w14:paraId="0778304A" w14:textId="77777777" w:rsidR="00AC377B" w:rsidRDefault="00AC377B" w:rsidP="00AC377B">
      <w:pPr>
        <w:ind w:firstLine="720"/>
      </w:pPr>
      <w:r>
        <w:t xml:space="preserve">As shown below, you use the </w:t>
      </w:r>
      <w:r w:rsidRPr="00D54F45">
        <w:rPr>
          <w:rStyle w:val="Code"/>
        </w:rPr>
        <w:t>version</w:t>
      </w:r>
      <w:r>
        <w:t xml:space="preserve"> command to show the HBase version running in Hadoop and the </w:t>
      </w:r>
      <w:r w:rsidRPr="00D54F45">
        <w:rPr>
          <w:rStyle w:val="Code"/>
        </w:rPr>
        <w:t>whoami</w:t>
      </w:r>
      <w:r>
        <w:t xml:space="preserve"> command to display the current user of HBase.</w:t>
      </w:r>
    </w:p>
    <w:p w14:paraId="28E1448D" w14:textId="77777777" w:rsidR="00AC377B" w:rsidRDefault="00AC377B" w:rsidP="00AC377B">
      <w:pPr>
        <w:ind w:firstLine="720"/>
      </w:pPr>
      <w:r>
        <w:rPr>
          <w:lang w:val="en-GB" w:eastAsia="en-GB"/>
        </w:rPr>
        <mc:AlternateContent>
          <mc:Choice Requires="wps">
            <w:drawing>
              <wp:inline distT="0" distB="0" distL="0" distR="0" wp14:anchorId="523E9362" wp14:editId="45A8EC78">
                <wp:extent cx="2194560" cy="613458"/>
                <wp:effectExtent l="0" t="0" r="15240" b="10160"/>
                <wp:docPr id="2127878726"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0" cy="613458"/>
                        </a:xfrm>
                        <a:prstGeom prst="rect">
                          <a:avLst/>
                        </a:prstGeom>
                        <a:solidFill>
                          <a:srgbClr val="C6D9F1"/>
                        </a:solidFill>
                        <a:ln w="9525">
                          <a:solidFill>
                            <a:srgbClr val="000000"/>
                          </a:solidFill>
                          <a:miter lim="800000"/>
                          <a:headEnd/>
                          <a:tailEnd/>
                        </a:ln>
                      </wps:spPr>
                      <wps:txbx>
                        <w:txbxContent>
                          <w:p w14:paraId="2598505D"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version</w:t>
                            </w:r>
                          </w:p>
                          <w:p w14:paraId="5F4FCC5C"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whoami</w:t>
                            </w:r>
                          </w:p>
                        </w:txbxContent>
                      </wps:txbx>
                      <wps:bodyPr rot="0" vert="horz" wrap="square" lIns="91440" tIns="45720" rIns="91440" bIns="45720" anchor="t" anchorCtr="0" upright="1">
                        <a:spAutoFit/>
                      </wps:bodyPr>
                    </wps:wsp>
                  </a:graphicData>
                </a:graphic>
              </wp:inline>
            </w:drawing>
          </mc:Choice>
          <mc:Fallback>
            <w:pict>
              <v:shape w14:anchorId="523E9362" id="Text Box 31" o:spid="_x0000_s1027" type="#_x0000_t202" style="width:172.8pt;height: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" fillcolor="#c6d9f1">
                <v:path arrowok="t"/>
                <v:textbox style="mso-fit-shape-to-text:t">
                  <w:txbxContent>
                    <w:p w14:paraId="2598505D"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version</w:t>
                      </w:r>
                    </w:p>
                    <w:p w14:paraId="5F4FCC5C"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whoami</w:t>
                      </w:r>
                    </w:p>
                  </w:txbxContent>
                </v:textbox>
                <w10:anchorlock/>
              </v:shape>
            </w:pict>
          </mc:Fallback>
        </mc:AlternateContent>
      </w:r>
    </w:p>
    <w:p w14:paraId="650F9B81" w14:textId="77777777" w:rsidR="00AC377B" w:rsidRDefault="00AC377B" w:rsidP="00AC377B">
      <w:pPr>
        <w:pStyle w:val="Heading3"/>
      </w:pPr>
      <w:r>
        <w:t>Data Definition Commands</w:t>
      </w:r>
    </w:p>
    <w:p w14:paraId="22CD8C3E" w14:textId="77777777" w:rsidR="00AC377B" w:rsidRDefault="00AC377B" w:rsidP="00AC377B">
      <w:pPr>
        <w:ind w:firstLine="720"/>
      </w:pPr>
      <w:r>
        <w:t xml:space="preserve">There are various ways to create HBase tables. For example, you can create a table with the table name and the column family name. The first table, </w:t>
      </w:r>
      <w:r w:rsidRPr="00D54F45">
        <w:rPr>
          <w:rStyle w:val="Code"/>
        </w:rPr>
        <w:t>myFirstTable</w:t>
      </w:r>
      <w:r>
        <w:t xml:space="preserve">, is created with a column family name of </w:t>
      </w:r>
      <w:r w:rsidRPr="00D54F45">
        <w:rPr>
          <w:rStyle w:val="Code"/>
        </w:rPr>
        <w:t>familyOne</w:t>
      </w:r>
      <w:r>
        <w:t xml:space="preserve">, and this table is allowed to store up to five versions of records, as shown here: </w:t>
      </w:r>
    </w:p>
    <w:p w14:paraId="4289DAF9" w14:textId="77777777" w:rsidR="00AC377B" w:rsidRDefault="00AC377B" w:rsidP="00AC377B">
      <w:r>
        <w:rPr>
          <w:lang w:eastAsia="zh-TW"/>
        </w:rPr>
        <mc:AlternateContent>
          <mc:Choice Requires="wps">
            <w:drawing>
              <wp:inline distT="0" distB="0" distL="0" distR="0" wp14:anchorId="7C849793" wp14:editId="05B7D665">
                <wp:extent cx="5205095" cy="335665"/>
                <wp:effectExtent l="0" t="0" r="14605" b="18415"/>
                <wp:docPr id="212787872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05095" cy="335665"/>
                        </a:xfrm>
                        <a:prstGeom prst="rect">
                          <a:avLst/>
                        </a:prstGeom>
                        <a:solidFill>
                          <a:srgbClr val="C6D9F1"/>
                        </a:solidFill>
                        <a:ln w="9525">
                          <a:solidFill>
                            <a:srgbClr val="000000"/>
                          </a:solidFill>
                          <a:miter lim="800000"/>
                          <a:headEnd/>
                          <a:tailEnd/>
                        </a:ln>
                      </wps:spPr>
                      <wps:txbx>
                        <w:txbxContent>
                          <w:p w14:paraId="5EE254DA"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create 'myFirstTable', {NAME =&gt;'familyOne', VERSIONS =&gt; 5}</w:t>
                            </w:r>
                          </w:p>
                        </w:txbxContent>
                      </wps:txbx>
                      <wps:bodyPr rot="0" vert="horz" wrap="square" lIns="91440" tIns="45720" rIns="91440" bIns="45720" anchor="t" anchorCtr="0" upright="1">
                        <a:spAutoFit/>
                      </wps:bodyPr>
                    </wps:wsp>
                  </a:graphicData>
                </a:graphic>
              </wp:inline>
            </w:drawing>
          </mc:Choice>
          <mc:Fallback>
            <w:pict>
              <v:shape w14:anchorId="7C849793" id="Text Box 30" o:spid="_x0000_s1028" type="#_x0000_t202" style="width:409.85pt;height:2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" fillcolor="#c6d9f1">
                <v:path arrowok="t"/>
                <v:textbox style="mso-fit-shape-to-text:t">
                  <w:txbxContent>
                    <w:p w14:paraId="5EE254DA"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create 'myFirstTable', {NAME =&gt;'familyOne', VERSIONS =&gt; 5}</w:t>
                      </w:r>
                    </w:p>
                  </w:txbxContent>
                </v:textbox>
                <w10:anchorlock/>
              </v:shape>
            </w:pict>
          </mc:Fallback>
        </mc:AlternateContent>
      </w:r>
      <w:r>
        <w:t xml:space="preserve"> </w:t>
      </w:r>
    </w:p>
    <w:p w14:paraId="3DA261FE" w14:textId="77777777" w:rsidR="00AC377B" w:rsidRDefault="00AC377B" w:rsidP="00AC377B">
      <w:pPr>
        <w:ind w:firstLine="720"/>
      </w:pPr>
      <w:r>
        <w:t xml:space="preserve">As shown below, the second table, </w:t>
      </w:r>
      <w:r w:rsidRPr="00D54F45">
        <w:rPr>
          <w:rStyle w:val="Code"/>
        </w:rPr>
        <w:t>mySecondTable</w:t>
      </w:r>
      <w:r>
        <w:t xml:space="preserve">, with column families named </w:t>
      </w:r>
      <w:r w:rsidRPr="00D54F45">
        <w:rPr>
          <w:rStyle w:val="Code"/>
        </w:rPr>
        <w:t>familyOne</w:t>
      </w:r>
      <w:r>
        <w:t xml:space="preserve">, </w:t>
      </w:r>
      <w:r w:rsidRPr="00D54F45">
        <w:rPr>
          <w:rStyle w:val="Code"/>
        </w:rPr>
        <w:t>familyTwo</w:t>
      </w:r>
      <w:r>
        <w:t xml:space="preserve">, and </w:t>
      </w:r>
      <w:r w:rsidRPr="00D54F45">
        <w:rPr>
          <w:rStyle w:val="Code"/>
        </w:rPr>
        <w:t>familyThree</w:t>
      </w:r>
      <w:r>
        <w:t xml:space="preserve">, is created (top line). A shortcut version is also available for creating this table. The shortcut version (bottom line) is used when no other properties beside column family names are required. </w:t>
      </w:r>
    </w:p>
    <w:p w14:paraId="19961775" w14:textId="77777777" w:rsidR="00AC377B" w:rsidRDefault="00AC377B" w:rsidP="00AC377B">
      <w:r>
        <w:rPr>
          <w:lang w:eastAsia="zh-TW"/>
        </w:rPr>
        <mc:AlternateContent>
          <mc:Choice Requires="wps">
            <w:drawing>
              <wp:inline distT="0" distB="0" distL="0" distR="0" wp14:anchorId="78A89B0F" wp14:editId="77517B64">
                <wp:extent cx="5761990" cy="856527"/>
                <wp:effectExtent l="0" t="0" r="16510" b="14605"/>
                <wp:docPr id="212787872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61990" cy="856527"/>
                        </a:xfrm>
                        <a:prstGeom prst="rect">
                          <a:avLst/>
                        </a:prstGeom>
                        <a:solidFill>
                          <a:srgbClr val="C6D9F1"/>
                        </a:solidFill>
                        <a:ln w="9525">
                          <a:solidFill>
                            <a:srgbClr val="000000"/>
                          </a:solidFill>
                          <a:miter lim="800000"/>
                          <a:headEnd/>
                          <a:tailEnd/>
                        </a:ln>
                      </wps:spPr>
                      <wps:txbx>
                        <w:txbxContent>
                          <w:p w14:paraId="7FDF7202"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create 'mySecondTable', {NAME =&gt;'familyOne'}, {NAME =&gt;'familyTwo'}, {NAME =&gt;'familyThree'}</w:t>
                            </w:r>
                          </w:p>
                          <w:p w14:paraId="3A25ABB1"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create 'myThirdTable', 'familyOne', 'familyTwo', 'familyThree'</w:t>
                            </w:r>
                          </w:p>
                        </w:txbxContent>
                      </wps:txbx>
                      <wps:bodyPr rot="0" vert="horz" wrap="square" lIns="91440" tIns="45720" rIns="91440" bIns="45720" anchor="t" anchorCtr="0" upright="1">
                        <a:spAutoFit/>
                      </wps:bodyPr>
                    </wps:wsp>
                  </a:graphicData>
                </a:graphic>
              </wp:inline>
            </w:drawing>
          </mc:Choice>
          <mc:Fallback>
            <w:pict>
              <v:shape w14:anchorId="78A89B0F" id="Text Box 29" o:spid="_x0000_s1029" type="#_x0000_t202" style="width:453.7pt;height:6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" fillcolor="#c6d9f1">
                <v:path arrowok="t"/>
                <v:textbox style="mso-fit-shape-to-text:t">
                  <w:txbxContent>
                    <w:p w14:paraId="7FDF7202"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create 'mySecondTable', {NAME =&gt;'familyOne'}, {NAME =&gt;'familyTwo'}, {NAME =&gt;'familyThree'}</w:t>
                      </w:r>
                    </w:p>
                    <w:p w14:paraId="3A25ABB1"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create 'myThirdTable', 'familyOne', 'familyTwo', 'familyThree'</w:t>
                      </w:r>
                    </w:p>
                  </w:txbxContent>
                </v:textbox>
                <w10:anchorlock/>
              </v:shape>
            </w:pict>
          </mc:Fallback>
        </mc:AlternateContent>
      </w:r>
    </w:p>
    <w:p w14:paraId="2E0E903D" w14:textId="77777777" w:rsidR="00AC377B" w:rsidRDefault="00AC377B" w:rsidP="00AC377B">
      <w:pPr>
        <w:ind w:firstLine="720"/>
      </w:pPr>
      <w:r>
        <w:lastRenderedPageBreak/>
        <w:t xml:space="preserve">You can create tables with specific configurations, such as time to live (TTL) in seconds until a record is deleted. Also, in the top line, the block cache is set to </w:t>
      </w:r>
      <w:r w:rsidRPr="003877B7">
        <w:rPr>
          <w:rStyle w:val="Code"/>
        </w:rPr>
        <w:t>tru</w:t>
      </w:r>
      <w:r>
        <w:rPr>
          <w:rStyle w:val="Code"/>
        </w:rPr>
        <w:t>e</w:t>
      </w:r>
      <w:r>
        <w:t xml:space="preserve">. That means that the records in the </w:t>
      </w:r>
      <w:commentRangeStart w:id="0"/>
      <w:commentRangeStart w:id="1"/>
      <w:r>
        <w:t xml:space="preserve">column family </w:t>
      </w:r>
      <w:r w:rsidRPr="003877B7">
        <w:rPr>
          <w:rStyle w:val="Code"/>
        </w:rPr>
        <w:t>familyOne</w:t>
      </w:r>
      <w:r>
        <w:t xml:space="preserve"> </w:t>
      </w:r>
      <w:commentRangeEnd w:id="0"/>
      <w:r>
        <w:rPr>
          <w:rStyle w:val="CommentReference"/>
          <w:sz w:val="22"/>
          <w:szCs w:val="22"/>
        </w:rPr>
        <w:commentReference w:id="0"/>
      </w:r>
      <w:commentRangeEnd w:id="1"/>
      <w:r w:rsidR="00000000">
        <w:rPr>
          <w:rStyle w:val="CommentReference"/>
          <w:sz w:val="22"/>
          <w:szCs w:val="22"/>
        </w:rPr>
        <w:commentReference w:id="1"/>
      </w:r>
      <w:r>
        <w:t xml:space="preserve">of the </w:t>
      </w:r>
      <w:r w:rsidRPr="003877B7">
        <w:rPr>
          <w:rStyle w:val="Code"/>
        </w:rPr>
        <w:t>myFourthTable</w:t>
      </w:r>
      <w:r>
        <w:t xml:space="preserve"> will be automatically deleted after 2592000 seconds (720 hours or 30 days). Also, setting the block cache to </w:t>
      </w:r>
      <w:r w:rsidRPr="003877B7">
        <w:rPr>
          <w:rStyle w:val="Code"/>
        </w:rPr>
        <w:t>true</w:t>
      </w:r>
      <w:r w:rsidRPr="00312582">
        <w:t xml:space="preserve"> </w:t>
      </w:r>
      <w:r>
        <w:t xml:space="preserve">means that the values in this column will be placed into a read cache, which accelerates the </w:t>
      </w:r>
      <w:r w:rsidRPr="003877B7">
        <w:rPr>
          <w:rStyle w:val="Code"/>
        </w:rPr>
        <w:t>read</w:t>
      </w:r>
      <w:r>
        <w:t xml:space="preserve"> operations. By default, the block cache is set to </w:t>
      </w:r>
      <w:r w:rsidRPr="003877B7">
        <w:rPr>
          <w:rStyle w:val="Code"/>
        </w:rPr>
        <w:t>true</w:t>
      </w:r>
      <w:r>
        <w:t xml:space="preserve">. In cases when the speed of reading the values is not very important, the block cache can be set to </w:t>
      </w:r>
      <w:r w:rsidRPr="003877B7">
        <w:rPr>
          <w:rStyle w:val="Code"/>
        </w:rPr>
        <w:t>false</w:t>
      </w:r>
      <w:r>
        <w:t xml:space="preserve">. </w:t>
      </w:r>
    </w:p>
    <w:p w14:paraId="7FC0387E" w14:textId="77777777" w:rsidR="00AC377B" w:rsidRDefault="00AC377B" w:rsidP="00AC377B">
      <w:r>
        <w:rPr>
          <w:lang w:eastAsia="zh-TW"/>
        </w:rPr>
        <mc:AlternateContent>
          <mc:Choice Requires="wps">
            <w:drawing>
              <wp:inline distT="0" distB="0" distL="0" distR="0" wp14:anchorId="0BF7AF94" wp14:editId="38178B2C">
                <wp:extent cx="5909310" cy="491706"/>
                <wp:effectExtent l="0" t="0" r="8890" b="16510"/>
                <wp:docPr id="212787872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909310" cy="491706"/>
                        </a:xfrm>
                        <a:prstGeom prst="rect">
                          <a:avLst/>
                        </a:prstGeom>
                        <a:solidFill>
                          <a:srgbClr val="C6D9F1"/>
                        </a:solidFill>
                        <a:ln w="9525">
                          <a:solidFill>
                            <a:srgbClr val="000000"/>
                          </a:solidFill>
                          <a:miter lim="800000"/>
                          <a:headEnd/>
                          <a:tailEnd/>
                        </a:ln>
                      </wps:spPr>
                      <wps:txbx>
                        <w:txbxContent>
                          <w:p w14:paraId="59D1B803" w14:textId="77777777" w:rsidR="00AC377B" w:rsidRPr="001C1748" w:rsidRDefault="00AC377B" w:rsidP="00AC377B">
                            <w:pPr>
                              <w:pStyle w:val="NoSpacing"/>
                              <w:spacing w:line="240" w:lineRule="auto"/>
                              <w:rPr>
                                <w:rFonts w:ascii="Calibri" w:hAnsi="Calibri" w:cs="Calibri"/>
                                <w:i/>
                                <w:color w:val="000000"/>
                              </w:rPr>
                            </w:pPr>
                            <w:r w:rsidRPr="001C1748">
                              <w:rPr>
                                <w:rFonts w:ascii="Calibri" w:hAnsi="Calibri" w:cs="Calibri"/>
                                <w:i/>
                                <w:color w:val="000000"/>
                              </w:rPr>
                              <w:t xml:space="preserve">hbase&gt; create 'myFourthTable', {NAME =&gt;'familyOne', VERSIONS =&gt; 1, TTL =&gt; 2592000, </w:t>
                            </w:r>
                          </w:p>
                          <w:p w14:paraId="5D8D29B9" w14:textId="77777777" w:rsidR="00AC377B" w:rsidRPr="001C1748" w:rsidRDefault="00AC377B" w:rsidP="00AC377B">
                            <w:pPr>
                              <w:pStyle w:val="NoSpacing"/>
                              <w:spacing w:line="240" w:lineRule="auto"/>
                              <w:rPr>
                                <w:rFonts w:ascii="Calibri" w:hAnsi="Calibri" w:cs="Calibri"/>
                                <w:i/>
                                <w:color w:val="000000"/>
                              </w:rPr>
                            </w:pPr>
                            <w:r w:rsidRPr="001C1748">
                              <w:rPr>
                                <w:rFonts w:ascii="Calibri" w:hAnsi="Calibri" w:cs="Calibri"/>
                                <w:i/>
                                <w:color w:val="000000"/>
                              </w:rPr>
                              <w:t>BLOCKCACHE =&gt; true}</w:t>
                            </w:r>
                          </w:p>
                          <w:p w14:paraId="0B8687DC" w14:textId="77777777" w:rsidR="00AC377B" w:rsidRPr="001C1748" w:rsidRDefault="00AC377B" w:rsidP="00AC377B">
                            <w:pPr>
                              <w:pStyle w:val="NoSpacing"/>
                              <w:spacing w:line="240" w:lineRule="auto"/>
                              <w:rPr>
                                <w:rFonts w:ascii="Calibri" w:hAnsi="Calibri" w:cs="Calibri"/>
                                <w:i/>
                                <w:color w:val="000000"/>
                              </w:rPr>
                            </w:pPr>
                          </w:p>
                        </w:txbxContent>
                      </wps:txbx>
                      <wps:bodyPr rot="0" vert="horz" wrap="square" lIns="91440" tIns="45720" rIns="91440" bIns="45720" anchor="t" anchorCtr="0" upright="1">
                        <a:noAutofit/>
                      </wps:bodyPr>
                    </wps:wsp>
                  </a:graphicData>
                </a:graphic>
              </wp:inline>
            </w:drawing>
          </mc:Choice>
          <mc:Fallback>
            <w:pict>
              <v:shape w14:anchorId="0BF7AF94" id="Text Box 28" o:spid="_x0000_s1030" type="#_x0000_t202" style="width:465.3pt;height:3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" fillcolor="#c6d9f1">
                <v:path arrowok="t"/>
                <v:textbox>
                  <w:txbxContent>
                    <w:p w14:paraId="59D1B803" w14:textId="77777777" w:rsidR="00AC377B" w:rsidRPr="001C1748" w:rsidRDefault="00AC377B" w:rsidP="00AC377B">
                      <w:pPr>
                        <w:pStyle w:val="NoSpacing"/>
                        <w:spacing w:line="240" w:lineRule="auto"/>
                        <w:rPr>
                          <w:rFonts w:ascii="Calibri" w:hAnsi="Calibri" w:cs="Calibri"/>
                          <w:i/>
                          <w:color w:val="000000"/>
                        </w:rPr>
                      </w:pPr>
                      <w:r w:rsidRPr="001C1748">
                        <w:rPr>
                          <w:rFonts w:ascii="Calibri" w:hAnsi="Calibri" w:cs="Calibri"/>
                          <w:i/>
                          <w:color w:val="000000"/>
                        </w:rPr>
                        <w:t xml:space="preserve">hbase&gt; create 'myFourthTable', {NAME =&gt;'familyOne', VERSIONS =&gt; 1, TTL =&gt; 2592000, </w:t>
                      </w:r>
                    </w:p>
                    <w:p w14:paraId="5D8D29B9" w14:textId="77777777" w:rsidR="00AC377B" w:rsidRPr="001C1748" w:rsidRDefault="00AC377B" w:rsidP="00AC377B">
                      <w:pPr>
                        <w:pStyle w:val="NoSpacing"/>
                        <w:spacing w:line="240" w:lineRule="auto"/>
                        <w:rPr>
                          <w:rFonts w:ascii="Calibri" w:hAnsi="Calibri" w:cs="Calibri"/>
                          <w:i/>
                          <w:color w:val="000000"/>
                        </w:rPr>
                      </w:pPr>
                      <w:r w:rsidRPr="001C1748">
                        <w:rPr>
                          <w:rFonts w:ascii="Calibri" w:hAnsi="Calibri" w:cs="Calibri"/>
                          <w:i/>
                          <w:color w:val="000000"/>
                        </w:rPr>
                        <w:t>BLOCKCACHE =&gt; true}</w:t>
                      </w:r>
                    </w:p>
                    <w:p w14:paraId="0B8687DC" w14:textId="77777777" w:rsidR="00AC377B" w:rsidRPr="001C1748" w:rsidRDefault="00AC377B" w:rsidP="00AC377B">
                      <w:pPr>
                        <w:pStyle w:val="NoSpacing"/>
                        <w:spacing w:line="240" w:lineRule="auto"/>
                        <w:rPr>
                          <w:rFonts w:ascii="Calibri" w:hAnsi="Calibri" w:cs="Calibri"/>
                          <w:i/>
                          <w:color w:val="000000"/>
                        </w:rPr>
                      </w:pPr>
                    </w:p>
                  </w:txbxContent>
                </v:textbox>
                <w10:anchorlock/>
              </v:shape>
            </w:pict>
          </mc:Fallback>
        </mc:AlternateContent>
      </w:r>
    </w:p>
    <w:p w14:paraId="0C442CCB" w14:textId="77777777" w:rsidR="00AC377B" w:rsidRDefault="00AC377B" w:rsidP="00AC377B">
      <w:pPr>
        <w:ind w:firstLine="720"/>
      </w:pPr>
      <w:r>
        <w:t xml:space="preserve">In the next command, the </w:t>
      </w:r>
      <w:commentRangeStart w:id="2"/>
      <w:r>
        <w:t xml:space="preserve">column family </w:t>
      </w:r>
      <w:r w:rsidRPr="003877B7">
        <w:rPr>
          <w:rStyle w:val="Code"/>
        </w:rPr>
        <w:t>familyOne</w:t>
      </w:r>
      <w:commentRangeEnd w:id="2"/>
      <w:r>
        <w:rPr>
          <w:rStyle w:val="CommentReference"/>
          <w:sz w:val="22"/>
          <w:szCs w:val="22"/>
        </w:rPr>
        <w:commentReference w:id="2"/>
      </w:r>
      <w:r>
        <w:t xml:space="preserve"> is set to have ten blocking storage files. The default is seven. This means that when values are added into this column family, these records are stored in the HBase memory (memstore). Every time the block size is reached at the memstore, the data is moved into a new store file. The configuration in the command below allows up to 10 storage files. Th</w:t>
      </w:r>
      <w:r w:rsidRPr="005C1DF1">
        <w:t xml:space="preserve">eir number </w:t>
      </w:r>
      <w:r>
        <w:t>can</w:t>
      </w:r>
      <w:r w:rsidRPr="005C1DF1">
        <w:t xml:space="preserve"> </w:t>
      </w:r>
      <w:r>
        <w:t xml:space="preserve">be </w:t>
      </w:r>
      <w:r w:rsidRPr="005C1DF1">
        <w:t xml:space="preserve">reduced by </w:t>
      </w:r>
      <w:r>
        <w:t xml:space="preserve">moving or compacting them </w:t>
      </w:r>
      <w:r w:rsidRPr="005C1DF1">
        <w:t>into bigger store</w:t>
      </w:r>
      <w:r>
        <w:t xml:space="preserve"> </w:t>
      </w:r>
      <w:r w:rsidRPr="005C1DF1">
        <w:t>files</w:t>
      </w:r>
      <w:r>
        <w:t>.</w:t>
      </w:r>
    </w:p>
    <w:p w14:paraId="2E771454" w14:textId="77777777" w:rsidR="00AC377B" w:rsidRDefault="00AC377B" w:rsidP="00AC377B">
      <w:r>
        <w:rPr>
          <w:lang w:eastAsia="zh-TW"/>
        </w:rPr>
        <mc:AlternateContent>
          <mc:Choice Requires="wps">
            <w:drawing>
              <wp:inline distT="0" distB="0" distL="0" distR="0" wp14:anchorId="7A42D89E" wp14:editId="717D2A18">
                <wp:extent cx="5727700" cy="818595"/>
                <wp:effectExtent l="0" t="0" r="12700" b="19050"/>
                <wp:docPr id="66008987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27700" cy="818595"/>
                        </a:xfrm>
                        <a:prstGeom prst="rect">
                          <a:avLst/>
                        </a:prstGeom>
                        <a:solidFill>
                          <a:srgbClr val="C6D9F1"/>
                        </a:solidFill>
                        <a:ln w="9525">
                          <a:solidFill>
                            <a:srgbClr val="000000"/>
                          </a:solidFill>
                          <a:miter lim="800000"/>
                          <a:headEnd/>
                          <a:tailEnd/>
                        </a:ln>
                      </wps:spPr>
                      <wps:txbx>
                        <w:txbxContent>
                          <w:p w14:paraId="5A06F139" w14:textId="77777777" w:rsidR="00AC377B" w:rsidRPr="001C1748" w:rsidRDefault="00AC377B" w:rsidP="00AC377B">
                            <w:pPr>
                              <w:pStyle w:val="NoSpacing"/>
                              <w:spacing w:line="240" w:lineRule="auto"/>
                              <w:rPr>
                                <w:rFonts w:ascii="Calibri" w:hAnsi="Calibri" w:cs="Calibri"/>
                                <w:i/>
                                <w:color w:val="000000"/>
                              </w:rPr>
                            </w:pPr>
                            <w:r w:rsidRPr="001C1748">
                              <w:rPr>
                                <w:rFonts w:ascii="Calibri" w:hAnsi="Calibri" w:cs="Calibri"/>
                                <w:i/>
                                <w:color w:val="000000"/>
                              </w:rPr>
                              <w:t>hbase&gt; create 'myFifthTable', {NAME =&gt;'familyOne', CONFIGURATION =&gt; {'hbase.hstore.blockingStoreFiles' =&gt;'10'}}</w:t>
                            </w:r>
                          </w:p>
                        </w:txbxContent>
                      </wps:txbx>
                      <wps:bodyPr rot="0" vert="horz" wrap="square" lIns="91440" tIns="45720" rIns="91440" bIns="45720" anchor="t" anchorCtr="0" upright="1">
                        <a:spAutoFit/>
                      </wps:bodyPr>
                    </wps:wsp>
                  </a:graphicData>
                </a:graphic>
              </wp:inline>
            </w:drawing>
          </mc:Choice>
          <mc:Fallback>
            <w:pict>
              <v:shape w14:anchorId="7A42D89E" id="_x0000_s1031" type="#_x0000_t202" style="width:451pt;height:6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" fillcolor="#c6d9f1">
                <v:path arrowok="t"/>
                <v:textbox style="mso-fit-shape-to-text:t">
                  <w:txbxContent>
                    <w:p w14:paraId="5A06F139" w14:textId="77777777" w:rsidR="00AC377B" w:rsidRPr="001C1748" w:rsidRDefault="00AC377B" w:rsidP="00AC377B">
                      <w:pPr>
                        <w:pStyle w:val="NoSpacing"/>
                        <w:spacing w:line="240" w:lineRule="auto"/>
                        <w:rPr>
                          <w:rFonts w:ascii="Calibri" w:hAnsi="Calibri" w:cs="Calibri"/>
                          <w:i/>
                          <w:color w:val="000000"/>
                        </w:rPr>
                      </w:pPr>
                      <w:r w:rsidRPr="001C1748">
                        <w:rPr>
                          <w:rFonts w:ascii="Calibri" w:hAnsi="Calibri" w:cs="Calibri"/>
                          <w:i/>
                          <w:color w:val="000000"/>
                        </w:rPr>
                        <w:t>hbase&gt; create 'myFifthTable', {NAME =&gt;'familyOne', CONFIGURATION =&gt; {'hbase.hstore.blockingStoreFiles' =&gt;'10'}}</w:t>
                      </w:r>
                    </w:p>
                  </w:txbxContent>
                </v:textbox>
                <w10:anchorlock/>
              </v:shape>
            </w:pict>
          </mc:Fallback>
        </mc:AlternateContent>
      </w:r>
    </w:p>
    <w:p w14:paraId="2953B747" w14:textId="77777777" w:rsidR="00AC377B" w:rsidRDefault="00AC377B" w:rsidP="00AC377B">
      <w:pPr>
        <w:ind w:firstLine="720"/>
      </w:pPr>
      <w:r>
        <w:t xml:space="preserve">The next set of commands will show how to alter (modify) existing tables. The commands are used to alter two of the existing tables. The first command changes the </w:t>
      </w:r>
      <w:r w:rsidRPr="00D54F45">
        <w:rPr>
          <w:rStyle w:val="Code"/>
        </w:rPr>
        <w:t>familyOne</w:t>
      </w:r>
      <w:r>
        <w:t xml:space="preserve"> column family in table </w:t>
      </w:r>
      <w:r w:rsidRPr="00D54F45">
        <w:rPr>
          <w:rStyle w:val="Code"/>
        </w:rPr>
        <w:t>myFirstTable</w:t>
      </w:r>
      <w:r>
        <w:t xml:space="preserve"> from the current value to keep a maximum of three cell versions, and the second one modifies other properties of the table column family:</w:t>
      </w:r>
    </w:p>
    <w:p w14:paraId="0BAAF3B1" w14:textId="77777777" w:rsidR="00AC377B" w:rsidRDefault="00AC377B" w:rsidP="00AC377B">
      <w:pPr>
        <w:ind w:firstLine="720"/>
      </w:pPr>
    </w:p>
    <w:p w14:paraId="3853790F" w14:textId="77777777" w:rsidR="00AC377B" w:rsidRDefault="00AC377B" w:rsidP="00AC377B">
      <w:r>
        <w:rPr>
          <w:lang w:eastAsia="zh-TW"/>
        </w:rPr>
        <mc:AlternateContent>
          <mc:Choice Requires="wps">
            <w:drawing>
              <wp:inline distT="0" distB="0" distL="0" distR="0" wp14:anchorId="69C4CEEE" wp14:editId="3E43762C">
                <wp:extent cx="5668010" cy="695960"/>
                <wp:effectExtent l="0" t="0" r="8890" b="14605"/>
                <wp:docPr id="21278787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68010" cy="695960"/>
                        </a:xfrm>
                        <a:prstGeom prst="rect">
                          <a:avLst/>
                        </a:prstGeom>
                        <a:solidFill>
                          <a:srgbClr val="C6D9F1"/>
                        </a:solidFill>
                        <a:ln w="9525">
                          <a:solidFill>
                            <a:srgbClr val="000000"/>
                          </a:solidFill>
                          <a:miter lim="800000"/>
                          <a:headEnd/>
                          <a:tailEnd/>
                        </a:ln>
                      </wps:spPr>
                      <wps:txbx>
                        <w:txbxContent>
                          <w:p w14:paraId="417AA75A"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alter 'myFirstTable', {NAME =&gt;'familyOne', VERSIONS =&gt; 3}</w:t>
                            </w:r>
                          </w:p>
                          <w:p w14:paraId="19730D60"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alter 'mySecondTable', 'familyOne', {NAME =&gt;'familyTwo', IN_MEMORY =&gt; true}, {NAME =&gt;'familyThree', VERSIONS =&gt; 5}</w:t>
                            </w:r>
                          </w:p>
                        </w:txbxContent>
                      </wps:txbx>
                      <wps:bodyPr rot="0" vert="horz" wrap="square" lIns="91440" tIns="45720" rIns="91440" bIns="45720" anchor="t" anchorCtr="0" upright="1">
                        <a:spAutoFit/>
                      </wps:bodyPr>
                    </wps:wsp>
                  </a:graphicData>
                </a:graphic>
              </wp:inline>
            </w:drawing>
          </mc:Choice>
          <mc:Fallback>
            <w:pict>
              <v:shape w14:anchorId="69C4CEEE" id="Text Box 27" o:spid="_x0000_s1032" type="#_x0000_t202" style="width:446.3pt;height:5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" fillcolor="#c6d9f1">
                <v:path arrowok="t"/>
                <v:textbox style="mso-fit-shape-to-text:t">
                  <w:txbxContent>
                    <w:p w14:paraId="417AA75A"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alter 'myFirstTable', {NAME =&gt;'familyOne', VERSIONS =&gt; 3}</w:t>
                      </w:r>
                    </w:p>
                    <w:p w14:paraId="19730D60"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alter 'mySecondTable', 'familyOne', {NAME =&gt;'familyTwo', IN_MEMORY =&gt; true}, {NAME =&gt;'familyThree', VERSIONS =&gt; 5}</w:t>
                      </w:r>
                    </w:p>
                  </w:txbxContent>
                </v:textbox>
                <w10:anchorlock/>
              </v:shape>
            </w:pict>
          </mc:Fallback>
        </mc:AlternateContent>
      </w:r>
    </w:p>
    <w:p w14:paraId="75581148" w14:textId="77777777" w:rsidR="00AC377B" w:rsidRDefault="00AC377B" w:rsidP="00AC377B">
      <w:r>
        <w:t>The following commands represent two different ways of deleting a column family from the table:</w:t>
      </w:r>
    </w:p>
    <w:p w14:paraId="4E9BF962" w14:textId="77777777" w:rsidR="00AC377B" w:rsidRDefault="00AC377B" w:rsidP="00AC377B">
      <w:r>
        <w:rPr>
          <w:lang w:eastAsia="zh-TW"/>
        </w:rPr>
        <mc:AlternateContent>
          <mc:Choice Requires="wps">
            <w:drawing>
              <wp:inline distT="0" distB="0" distL="0" distR="0" wp14:anchorId="3D195D89" wp14:editId="11262BA9">
                <wp:extent cx="5668010" cy="494665"/>
                <wp:effectExtent l="0" t="0" r="8890" b="10160"/>
                <wp:docPr id="212787873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68010" cy="494665"/>
                        </a:xfrm>
                        <a:prstGeom prst="rect">
                          <a:avLst/>
                        </a:prstGeom>
                        <a:solidFill>
                          <a:srgbClr val="C6D9F1"/>
                        </a:solidFill>
                        <a:ln w="9525">
                          <a:solidFill>
                            <a:srgbClr val="000000"/>
                          </a:solidFill>
                          <a:miter lim="800000"/>
                          <a:headEnd/>
                          <a:tailEnd/>
                        </a:ln>
                      </wps:spPr>
                      <wps:txbx>
                        <w:txbxContent>
                          <w:p w14:paraId="1AEF412B"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alter 'myThirdTable', {NAME =&gt;'familyOne', METHOD =&gt;'delete'}</w:t>
                            </w:r>
                          </w:p>
                          <w:p w14:paraId="67A3CB63"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alter 'myThirdTable', 'delete' =&gt;'familyOne'</w:t>
                            </w:r>
                          </w:p>
                        </w:txbxContent>
                      </wps:txbx>
                      <wps:bodyPr rot="0" vert="horz" wrap="square" lIns="91440" tIns="45720" rIns="91440" bIns="45720" anchor="t" anchorCtr="0" upright="1">
                        <a:spAutoFit/>
                      </wps:bodyPr>
                    </wps:wsp>
                  </a:graphicData>
                </a:graphic>
              </wp:inline>
            </w:drawing>
          </mc:Choice>
          <mc:Fallback>
            <w:pict>
              <v:shape w14:anchorId="3D195D89" id="Text Box 26" o:spid="_x0000_s1033" type="#_x0000_t202" style="width:446.3pt;height:3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" fillcolor="#c6d9f1">
                <v:path arrowok="t"/>
                <v:textbox style="mso-fit-shape-to-text:t">
                  <w:txbxContent>
                    <w:p w14:paraId="1AEF412B"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alter 'myThirdTable', {NAME =&gt;'familyOne', METHOD =&gt;'delete'}</w:t>
                      </w:r>
                    </w:p>
                    <w:p w14:paraId="67A3CB63"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alter 'myThirdTable', 'delete' =&gt;'familyOne'</w:t>
                      </w:r>
                    </w:p>
                  </w:txbxContent>
                </v:textbox>
                <w10:anchorlock/>
              </v:shape>
            </w:pict>
          </mc:Fallback>
        </mc:AlternateContent>
      </w:r>
    </w:p>
    <w:p w14:paraId="50BAF29A" w14:textId="77777777" w:rsidR="00AC377B" w:rsidRDefault="00AC377B" w:rsidP="00AC377B">
      <w:pPr>
        <w:ind w:firstLine="720"/>
      </w:pPr>
      <w:r>
        <w:t xml:space="preserve">The first of the following commands is used to set the max size of a region to 134217728 bytes (128 MB). The command </w:t>
      </w:r>
      <w:r w:rsidRPr="00D54F45">
        <w:rPr>
          <w:rStyle w:val="Code"/>
        </w:rPr>
        <w:t>describe</w:t>
      </w:r>
      <w:r>
        <w:t xml:space="preserve"> is used to display the columns and their families in a table. </w:t>
      </w:r>
    </w:p>
    <w:p w14:paraId="2EF9DB28" w14:textId="77777777" w:rsidR="00AC377B" w:rsidRDefault="00AC377B" w:rsidP="00AC377B">
      <w:r>
        <w:rPr>
          <w:lang w:val="en-GB" w:eastAsia="en-GB"/>
        </w:rPr>
        <mc:AlternateContent>
          <mc:Choice Requires="wps">
            <w:drawing>
              <wp:inline distT="0" distB="0" distL="0" distR="0" wp14:anchorId="0065B28A" wp14:editId="587EF7D4">
                <wp:extent cx="4669155" cy="523702"/>
                <wp:effectExtent l="0" t="0" r="17145" b="10160"/>
                <wp:docPr id="212787873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69155" cy="523702"/>
                        </a:xfrm>
                        <a:prstGeom prst="rect">
                          <a:avLst/>
                        </a:prstGeom>
                        <a:solidFill>
                          <a:srgbClr val="C6D9F1"/>
                        </a:solidFill>
                        <a:ln w="9525">
                          <a:solidFill>
                            <a:srgbClr val="000000"/>
                          </a:solidFill>
                          <a:miter lim="800000"/>
                          <a:headEnd/>
                          <a:tailEnd/>
                        </a:ln>
                      </wps:spPr>
                      <wps:txbx>
                        <w:txbxContent>
                          <w:p w14:paraId="5376B1F2"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alter 'myFirstTable', MAX_FILESIZE =&gt;'134217728'</w:t>
                            </w:r>
                          </w:p>
                          <w:p w14:paraId="0B95673C"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describe 'myFirstTable'</w:t>
                            </w:r>
                          </w:p>
                          <w:p w14:paraId="7DA625DC" w14:textId="77777777" w:rsidR="00AC377B" w:rsidRPr="001C1748" w:rsidRDefault="00AC377B" w:rsidP="00AC377B">
                            <w:pPr>
                              <w:spacing w:line="240" w:lineRule="auto"/>
                              <w:rPr>
                                <w:rFonts w:ascii="Calibri" w:hAnsi="Calibri" w:cs="Calibri"/>
                                <w:i/>
                                <w:color w:val="000000"/>
                              </w:rPr>
                            </w:pPr>
                          </w:p>
                        </w:txbxContent>
                      </wps:txbx>
                      <wps:bodyPr rot="0" vert="horz" wrap="square" lIns="91440" tIns="45720" rIns="91440" bIns="45720" anchor="t" anchorCtr="0" upright="1">
                        <a:noAutofit/>
                      </wps:bodyPr>
                    </wps:wsp>
                  </a:graphicData>
                </a:graphic>
              </wp:inline>
            </w:drawing>
          </mc:Choice>
          <mc:Fallback>
            <w:pict>
              <v:shape w14:anchorId="0065B28A" id="Text Box 24" o:spid="_x0000_s1034" type="#_x0000_t202" style="width:367.65pt;height:4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" fillcolor="#c6d9f1">
                <v:path arrowok="t"/>
                <v:textbox>
                  <w:txbxContent>
                    <w:p w14:paraId="5376B1F2"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alter 'myFirstTable', MAX_FILESIZE =&gt;'134217728'</w:t>
                      </w:r>
                    </w:p>
                    <w:p w14:paraId="0B95673C"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describe 'myFirstTable'</w:t>
                      </w:r>
                    </w:p>
                    <w:p w14:paraId="7DA625DC" w14:textId="77777777" w:rsidR="00AC377B" w:rsidRPr="001C1748" w:rsidRDefault="00AC377B" w:rsidP="00AC377B">
                      <w:pPr>
                        <w:spacing w:line="240" w:lineRule="auto"/>
                        <w:rPr>
                          <w:rFonts w:ascii="Calibri" w:hAnsi="Calibri" w:cs="Calibri"/>
                          <w:i/>
                          <w:color w:val="000000"/>
                        </w:rPr>
                      </w:pPr>
                    </w:p>
                  </w:txbxContent>
                </v:textbox>
                <w10:anchorlock/>
              </v:shape>
            </w:pict>
          </mc:Fallback>
        </mc:AlternateContent>
      </w:r>
    </w:p>
    <w:p w14:paraId="425965DF" w14:textId="77777777" w:rsidR="00AC377B" w:rsidRDefault="00AC377B" w:rsidP="00AC377B">
      <w:pPr>
        <w:ind w:firstLine="720"/>
      </w:pPr>
      <w:r>
        <w:lastRenderedPageBreak/>
        <w:t xml:space="preserve">The commands </w:t>
      </w:r>
      <w:r w:rsidRPr="00DB6B92">
        <w:rPr>
          <w:rStyle w:val="Code"/>
        </w:rPr>
        <w:t>disable</w:t>
      </w:r>
      <w:r>
        <w:t xml:space="preserve"> and </w:t>
      </w:r>
      <w:r w:rsidRPr="00DB6B92">
        <w:rPr>
          <w:rStyle w:val="Code"/>
        </w:rPr>
        <w:t>disable_all</w:t>
      </w:r>
      <w:r>
        <w:t xml:space="preserve"> are used to disable a certain table or multiple tables that satisfy the naming criteria as shown below. The </w:t>
      </w:r>
      <w:r w:rsidRPr="003877B7">
        <w:rPr>
          <w:rStyle w:val="Code"/>
        </w:rPr>
        <w:t>is_disabled</w:t>
      </w:r>
      <w:r>
        <w:t xml:space="preserve"> command is used below to verify that the table </w:t>
      </w:r>
      <w:r w:rsidRPr="00D54F45">
        <w:rPr>
          <w:rStyle w:val="Code"/>
        </w:rPr>
        <w:t>my</w:t>
      </w:r>
      <w:r>
        <w:rPr>
          <w:rStyle w:val="Code"/>
        </w:rPr>
        <w:t>Second</w:t>
      </w:r>
      <w:r w:rsidRPr="00D54F45">
        <w:rPr>
          <w:rStyle w:val="Code"/>
        </w:rPr>
        <w:t>Table</w:t>
      </w:r>
      <w:r>
        <w:t xml:space="preserve"> is disabled (if it returns </w:t>
      </w:r>
      <w:r w:rsidRPr="003877B7">
        <w:rPr>
          <w:rStyle w:val="Code"/>
        </w:rPr>
        <w:t>true</w:t>
      </w:r>
      <w:r>
        <w:t xml:space="preserve">) or not (if it returns </w:t>
      </w:r>
      <w:r w:rsidRPr="003877B7">
        <w:rPr>
          <w:rStyle w:val="Code"/>
        </w:rPr>
        <w:t>false</w:t>
      </w:r>
      <w:r>
        <w:t xml:space="preserve">). Likewise, the </w:t>
      </w:r>
      <w:r w:rsidRPr="00D54F45">
        <w:rPr>
          <w:rStyle w:val="Code"/>
        </w:rPr>
        <w:t>enable</w:t>
      </w:r>
      <w:r>
        <w:t xml:space="preserve"> commands enables the tables indicated. You can use the </w:t>
      </w:r>
      <w:r w:rsidRPr="00D54F45">
        <w:rPr>
          <w:rStyle w:val="Code"/>
        </w:rPr>
        <w:t>drop</w:t>
      </w:r>
      <w:r>
        <w:t xml:space="preserve"> and </w:t>
      </w:r>
      <w:r w:rsidRPr="00D54F45">
        <w:rPr>
          <w:rStyle w:val="Code"/>
        </w:rPr>
        <w:t>drop_all</w:t>
      </w:r>
      <w:r>
        <w:t xml:space="preserve"> commands to drop tables after they are disabled. Make sure to replace the </w:t>
      </w:r>
      <w:r w:rsidRPr="003877B7">
        <w:rPr>
          <w:rStyle w:val="Code"/>
        </w:rPr>
        <w:t>&lt;"regex"&gt;</w:t>
      </w:r>
      <w:r>
        <w:t xml:space="preserve"> with the range of table names using wildcards. For example, </w:t>
      </w:r>
      <w:r w:rsidRPr="003877B7">
        <w:rPr>
          <w:rStyle w:val="Code"/>
        </w:rPr>
        <w:t>disable_all 'my*.*</w:t>
      </w:r>
      <w:r>
        <w:rPr>
          <w:rStyle w:val="Code"/>
        </w:rPr>
        <w:t>'</w:t>
      </w:r>
      <w:r w:rsidRPr="00F92ED2">
        <w:rPr>
          <w:rStyle w:val="Code"/>
        </w:rPr>
        <w:t xml:space="preserve"> </w:t>
      </w:r>
      <w:r w:rsidRPr="003877B7">
        <w:t xml:space="preserve">disables </w:t>
      </w:r>
      <w:r>
        <w:t xml:space="preserve">all the tables that start with </w:t>
      </w:r>
      <w:r w:rsidRPr="003877B7">
        <w:rPr>
          <w:rStyle w:val="Code"/>
        </w:rPr>
        <w:t>my</w:t>
      </w:r>
      <w:r>
        <w:t xml:space="preserve"> (such as </w:t>
      </w:r>
      <w:r w:rsidRPr="003877B7">
        <w:rPr>
          <w:rStyle w:val="Code"/>
        </w:rPr>
        <w:t>myFirstTable</w:t>
      </w:r>
      <w:r>
        <w:t xml:space="preserve">, </w:t>
      </w:r>
      <w:r w:rsidRPr="003877B7">
        <w:rPr>
          <w:rStyle w:val="Code"/>
        </w:rPr>
        <w:t>mySecondTable</w:t>
      </w:r>
      <w:r>
        <w:t>, and so on).</w:t>
      </w:r>
    </w:p>
    <w:p w14:paraId="7AA5FBC4" w14:textId="77777777" w:rsidR="00AC377B" w:rsidRDefault="00AC377B" w:rsidP="00AC377B">
      <w:r>
        <w:rPr>
          <w:lang w:val="en-GB" w:eastAsia="en-GB"/>
        </w:rPr>
        <mc:AlternateContent>
          <mc:Choice Requires="wps">
            <w:drawing>
              <wp:inline distT="0" distB="0" distL="0" distR="0" wp14:anchorId="19F6537D" wp14:editId="19EDB19D">
                <wp:extent cx="4669155" cy="1105592"/>
                <wp:effectExtent l="0" t="0" r="17145" b="12065"/>
                <wp:docPr id="212787873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69155" cy="1105592"/>
                        </a:xfrm>
                        <a:prstGeom prst="rect">
                          <a:avLst/>
                        </a:prstGeom>
                        <a:solidFill>
                          <a:srgbClr val="C6D9F1"/>
                        </a:solidFill>
                        <a:ln w="9525">
                          <a:solidFill>
                            <a:srgbClr val="000000"/>
                          </a:solidFill>
                          <a:miter lim="800000"/>
                          <a:headEnd/>
                          <a:tailEnd/>
                        </a:ln>
                      </wps:spPr>
                      <wps:txbx>
                        <w:txbxContent>
                          <w:p w14:paraId="398F5FD7" w14:textId="77777777" w:rsidR="00AC377B" w:rsidRDefault="00AC377B" w:rsidP="00AC377B">
                            <w:pPr>
                              <w:spacing w:line="240" w:lineRule="auto"/>
                              <w:rPr>
                                <w:rFonts w:ascii="Calibri" w:hAnsi="Calibri" w:cs="Calibri"/>
                                <w:i/>
                                <w:color w:val="000000"/>
                              </w:rPr>
                            </w:pPr>
                            <w:r>
                              <w:rPr>
                                <w:rFonts w:ascii="Calibri" w:hAnsi="Calibri" w:cs="Calibri"/>
                                <w:i/>
                                <w:color w:val="000000"/>
                              </w:rPr>
                              <w:t>hbase&gt; disable 'mySecondTable'</w:t>
                            </w:r>
                          </w:p>
                          <w:p w14:paraId="4C5C92EC" w14:textId="77777777" w:rsidR="00AC377B" w:rsidRPr="003877B7" w:rsidRDefault="00AC377B" w:rsidP="00AC377B">
                            <w:pPr>
                              <w:spacing w:line="240" w:lineRule="auto"/>
                              <w:rPr>
                                <w:rFonts w:ascii="Calibri" w:hAnsi="Calibri" w:cs="Calibri"/>
                                <w:i/>
                                <w:color w:val="000000"/>
                              </w:rPr>
                            </w:pPr>
                            <w:r w:rsidRPr="001C1748">
                              <w:rPr>
                                <w:rFonts w:ascii="Calibri" w:hAnsi="Calibri" w:cs="Calibri"/>
                                <w:i/>
                                <w:color w:val="000000"/>
                              </w:rPr>
                              <w:t xml:space="preserve">hbase&gt; </w:t>
                            </w:r>
                            <w:r>
                              <w:rPr>
                                <w:rFonts w:ascii="Calibri" w:hAnsi="Calibri" w:cs="Calibri"/>
                                <w:i/>
                                <w:color w:val="000000"/>
                              </w:rPr>
                              <w:t>disable</w:t>
                            </w:r>
                            <w:r w:rsidRPr="00303DB0">
                              <w:rPr>
                                <w:rFonts w:ascii="Calibri" w:hAnsi="Calibri" w:cs="Calibri"/>
                                <w:i/>
                                <w:color w:val="000000"/>
                              </w:rPr>
                              <w:t>_all&lt;"regex"&gt;</w:t>
                            </w:r>
                          </w:p>
                          <w:p w14:paraId="167D3D15" w14:textId="77777777" w:rsidR="00AC377B" w:rsidRDefault="00AC377B" w:rsidP="00AC377B">
                            <w:pPr>
                              <w:spacing w:line="240" w:lineRule="auto"/>
                              <w:rPr>
                                <w:rFonts w:ascii="Calibri" w:hAnsi="Calibri" w:cs="Calibri"/>
                                <w:i/>
                                <w:color w:val="000000"/>
                              </w:rPr>
                            </w:pPr>
                            <w:r>
                              <w:rPr>
                                <w:rFonts w:ascii="Calibri" w:hAnsi="Calibri" w:cs="Calibri"/>
                                <w:i/>
                                <w:color w:val="000000"/>
                              </w:rPr>
                              <w:t>hbase&gt; is_disabled 'mySecondTable'</w:t>
                            </w:r>
                          </w:p>
                          <w:p w14:paraId="5D9CFDD5" w14:textId="77777777" w:rsidR="00AC377B" w:rsidRDefault="00AC377B" w:rsidP="00AC377B">
                            <w:pPr>
                              <w:spacing w:line="240" w:lineRule="auto"/>
                              <w:rPr>
                                <w:rFonts w:ascii="Calibri" w:hAnsi="Calibri" w:cs="Calibri"/>
                                <w:i/>
                                <w:color w:val="000000"/>
                              </w:rPr>
                            </w:pPr>
                            <w:r>
                              <w:rPr>
                                <w:rFonts w:ascii="Calibri" w:hAnsi="Calibri" w:cs="Calibri"/>
                                <w:i/>
                                <w:color w:val="000000"/>
                              </w:rPr>
                              <w:t>hbase&gt; is_enabled 'mySecondTable'</w:t>
                            </w:r>
                          </w:p>
                          <w:p w14:paraId="6AC2BEDA"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drop 'my</w:t>
                            </w:r>
                            <w:r>
                              <w:rPr>
                                <w:rFonts w:ascii="Calibri" w:hAnsi="Calibri" w:cs="Calibri"/>
                                <w:i/>
                                <w:color w:val="000000"/>
                              </w:rPr>
                              <w:t>Second</w:t>
                            </w:r>
                            <w:r w:rsidRPr="001C1748">
                              <w:rPr>
                                <w:rFonts w:ascii="Calibri" w:hAnsi="Calibri" w:cs="Calibri"/>
                                <w:i/>
                                <w:color w:val="000000"/>
                              </w:rPr>
                              <w:t>Table'</w:t>
                            </w:r>
                          </w:p>
                          <w:p w14:paraId="4C208F4E" w14:textId="77777777" w:rsidR="00AC377B" w:rsidRPr="001C1748" w:rsidRDefault="00AC377B" w:rsidP="00AC377B">
                            <w:pPr>
                              <w:spacing w:line="240" w:lineRule="auto"/>
                              <w:rPr>
                                <w:rFonts w:ascii="Calibri" w:hAnsi="Calibri" w:cs="Calibri"/>
                                <w:i/>
                                <w:color w:val="000000"/>
                              </w:rPr>
                            </w:pPr>
                          </w:p>
                        </w:txbxContent>
                      </wps:txbx>
                      <wps:bodyPr rot="0" vert="horz" wrap="square" lIns="91440" tIns="45720" rIns="91440" bIns="45720" anchor="t" anchorCtr="0" upright="1">
                        <a:noAutofit/>
                      </wps:bodyPr>
                    </wps:wsp>
                  </a:graphicData>
                </a:graphic>
              </wp:inline>
            </w:drawing>
          </mc:Choice>
          <mc:Fallback>
            <w:pict>
              <v:shape w14:anchorId="19F6537D" id="Text Box 21" o:spid="_x0000_s1035" type="#_x0000_t202" style="width:367.65pt;height:8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" fillcolor="#c6d9f1">
                <v:path arrowok="t"/>
                <v:textbox>
                  <w:txbxContent>
                    <w:p w14:paraId="398F5FD7" w14:textId="77777777" w:rsidR="00AC377B" w:rsidRDefault="00AC377B" w:rsidP="00AC377B">
                      <w:pPr>
                        <w:spacing w:line="240" w:lineRule="auto"/>
                        <w:rPr>
                          <w:rFonts w:ascii="Calibri" w:hAnsi="Calibri" w:cs="Calibri"/>
                          <w:i/>
                          <w:color w:val="000000"/>
                        </w:rPr>
                      </w:pPr>
                      <w:r>
                        <w:rPr>
                          <w:rFonts w:ascii="Calibri" w:hAnsi="Calibri" w:cs="Calibri"/>
                          <w:i/>
                          <w:color w:val="000000"/>
                        </w:rPr>
                        <w:t>hbase&gt; disable 'mySecondTable'</w:t>
                      </w:r>
                    </w:p>
                    <w:p w14:paraId="4C5C92EC" w14:textId="77777777" w:rsidR="00AC377B" w:rsidRPr="003877B7" w:rsidRDefault="00AC377B" w:rsidP="00AC377B">
                      <w:pPr>
                        <w:spacing w:line="240" w:lineRule="auto"/>
                        <w:rPr>
                          <w:rFonts w:ascii="Calibri" w:hAnsi="Calibri" w:cs="Calibri"/>
                          <w:i/>
                          <w:color w:val="000000"/>
                        </w:rPr>
                      </w:pPr>
                      <w:r w:rsidRPr="001C1748">
                        <w:rPr>
                          <w:rFonts w:ascii="Calibri" w:hAnsi="Calibri" w:cs="Calibri"/>
                          <w:i/>
                          <w:color w:val="000000"/>
                        </w:rPr>
                        <w:t xml:space="preserve">hbase&gt; </w:t>
                      </w:r>
                      <w:r>
                        <w:rPr>
                          <w:rFonts w:ascii="Calibri" w:hAnsi="Calibri" w:cs="Calibri"/>
                          <w:i/>
                          <w:color w:val="000000"/>
                        </w:rPr>
                        <w:t>disable</w:t>
                      </w:r>
                      <w:r w:rsidRPr="00303DB0">
                        <w:rPr>
                          <w:rFonts w:ascii="Calibri" w:hAnsi="Calibri" w:cs="Calibri"/>
                          <w:i/>
                          <w:color w:val="000000"/>
                        </w:rPr>
                        <w:t>_all&lt;"regex"&gt;</w:t>
                      </w:r>
                    </w:p>
                    <w:p w14:paraId="167D3D15" w14:textId="77777777" w:rsidR="00AC377B" w:rsidRDefault="00AC377B" w:rsidP="00AC377B">
                      <w:pPr>
                        <w:spacing w:line="240" w:lineRule="auto"/>
                        <w:rPr>
                          <w:rFonts w:ascii="Calibri" w:hAnsi="Calibri" w:cs="Calibri"/>
                          <w:i/>
                          <w:color w:val="000000"/>
                        </w:rPr>
                      </w:pPr>
                      <w:r>
                        <w:rPr>
                          <w:rFonts w:ascii="Calibri" w:hAnsi="Calibri" w:cs="Calibri"/>
                          <w:i/>
                          <w:color w:val="000000"/>
                        </w:rPr>
                        <w:t>hbase&gt; is_disabled 'mySecondTable'</w:t>
                      </w:r>
                    </w:p>
                    <w:p w14:paraId="5D9CFDD5" w14:textId="77777777" w:rsidR="00AC377B" w:rsidRDefault="00AC377B" w:rsidP="00AC377B">
                      <w:pPr>
                        <w:spacing w:line="240" w:lineRule="auto"/>
                        <w:rPr>
                          <w:rFonts w:ascii="Calibri" w:hAnsi="Calibri" w:cs="Calibri"/>
                          <w:i/>
                          <w:color w:val="000000"/>
                        </w:rPr>
                      </w:pPr>
                      <w:r>
                        <w:rPr>
                          <w:rFonts w:ascii="Calibri" w:hAnsi="Calibri" w:cs="Calibri"/>
                          <w:i/>
                          <w:color w:val="000000"/>
                        </w:rPr>
                        <w:t>hbase&gt; is_enabled 'mySecondTable'</w:t>
                      </w:r>
                    </w:p>
                    <w:p w14:paraId="6AC2BEDA"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drop 'my</w:t>
                      </w:r>
                      <w:r>
                        <w:rPr>
                          <w:rFonts w:ascii="Calibri" w:hAnsi="Calibri" w:cs="Calibri"/>
                          <w:i/>
                          <w:color w:val="000000"/>
                        </w:rPr>
                        <w:t>Second</w:t>
                      </w:r>
                      <w:r w:rsidRPr="001C1748">
                        <w:rPr>
                          <w:rFonts w:ascii="Calibri" w:hAnsi="Calibri" w:cs="Calibri"/>
                          <w:i/>
                          <w:color w:val="000000"/>
                        </w:rPr>
                        <w:t>Table'</w:t>
                      </w:r>
                    </w:p>
                    <w:p w14:paraId="4C208F4E" w14:textId="77777777" w:rsidR="00AC377B" w:rsidRPr="001C1748" w:rsidRDefault="00AC377B" w:rsidP="00AC377B">
                      <w:pPr>
                        <w:spacing w:line="240" w:lineRule="auto"/>
                        <w:rPr>
                          <w:rFonts w:ascii="Calibri" w:hAnsi="Calibri" w:cs="Calibri"/>
                          <w:i/>
                          <w:color w:val="000000"/>
                        </w:rPr>
                      </w:pPr>
                    </w:p>
                  </w:txbxContent>
                </v:textbox>
                <w10:anchorlock/>
              </v:shape>
            </w:pict>
          </mc:Fallback>
        </mc:AlternateContent>
      </w:r>
    </w:p>
    <w:p w14:paraId="4CB893A6" w14:textId="77777777" w:rsidR="00AC377B" w:rsidRDefault="00AC377B" w:rsidP="00AC377B">
      <w:pPr>
        <w:ind w:firstLine="720"/>
      </w:pPr>
      <w:r>
        <w:t xml:space="preserve">Also, you can check if a table exists using the </w:t>
      </w:r>
      <w:r w:rsidRPr="00D54F45">
        <w:rPr>
          <w:rStyle w:val="Code"/>
        </w:rPr>
        <w:t>exists</w:t>
      </w:r>
      <w:r>
        <w:t xml:space="preserve"> command. Both of these commands return a true or false value.</w:t>
      </w:r>
    </w:p>
    <w:p w14:paraId="60053479" w14:textId="77777777" w:rsidR="00AC377B" w:rsidRDefault="00AC377B" w:rsidP="00AC377B">
      <w:r>
        <w:rPr>
          <w:lang w:val="en-GB" w:eastAsia="en-GB"/>
        </w:rPr>
        <mc:AlternateContent>
          <mc:Choice Requires="wps">
            <w:drawing>
              <wp:inline distT="0" distB="0" distL="0" distR="0" wp14:anchorId="4EC38749" wp14:editId="3E29DEA6">
                <wp:extent cx="4669155" cy="494665"/>
                <wp:effectExtent l="0" t="0" r="17145" b="10160"/>
                <wp:docPr id="212787873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69155" cy="494665"/>
                        </a:xfrm>
                        <a:prstGeom prst="rect">
                          <a:avLst/>
                        </a:prstGeom>
                        <a:solidFill>
                          <a:srgbClr val="C6D9F1"/>
                        </a:solidFill>
                        <a:ln w="9525">
                          <a:solidFill>
                            <a:srgbClr val="000000"/>
                          </a:solidFill>
                          <a:miter lim="800000"/>
                          <a:headEnd/>
                          <a:tailEnd/>
                        </a:ln>
                      </wps:spPr>
                      <wps:txbx>
                        <w:txbxContent>
                          <w:p w14:paraId="186BEFB6"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exists 'myFirstTable'</w:t>
                            </w:r>
                          </w:p>
                        </w:txbxContent>
                      </wps:txbx>
                      <wps:bodyPr rot="0" vert="horz" wrap="square" lIns="91440" tIns="45720" rIns="91440" bIns="45720" anchor="t" anchorCtr="0" upright="1">
                        <a:spAutoFit/>
                      </wps:bodyPr>
                    </wps:wsp>
                  </a:graphicData>
                </a:graphic>
              </wp:inline>
            </w:drawing>
          </mc:Choice>
          <mc:Fallback>
            <w:pict>
              <v:shape w14:anchorId="4EC38749" id="Text Box 19" o:spid="_x0000_s1036" type="#_x0000_t202" style="width:367.65pt;height:3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" fillcolor="#c6d9f1">
                <v:path arrowok="t"/>
                <v:textbox style="mso-fit-shape-to-text:t">
                  <w:txbxContent>
                    <w:p w14:paraId="186BEFB6"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exists 'myFirstTable'</w:t>
                      </w:r>
                    </w:p>
                  </w:txbxContent>
                </v:textbox>
                <w10:anchorlock/>
              </v:shape>
            </w:pict>
          </mc:Fallback>
        </mc:AlternateContent>
      </w:r>
    </w:p>
    <w:p w14:paraId="42BAF8BF" w14:textId="77777777" w:rsidR="00AC377B" w:rsidRDefault="00AC377B" w:rsidP="00AC377B">
      <w:pPr>
        <w:ind w:firstLine="720"/>
      </w:pPr>
      <w:r>
        <w:t xml:space="preserve">Finally, you can use the </w:t>
      </w:r>
      <w:r w:rsidRPr="00AF57D0">
        <w:rPr>
          <w:rStyle w:val="Code"/>
        </w:rPr>
        <w:t>list</w:t>
      </w:r>
      <w:r>
        <w:t xml:space="preserve"> command to list all tables (first line) or specified tables (second line) in HBase. Replace </w:t>
      </w:r>
      <w:r>
        <w:rPr>
          <w:rFonts w:ascii="Calibri" w:hAnsi="Calibri" w:cs="Calibri"/>
          <w:i/>
          <w:color w:val="000000"/>
        </w:rPr>
        <w:t xml:space="preserve">&lt;table_name&gt; </w:t>
      </w:r>
      <w:r w:rsidRPr="003877B7">
        <w:t xml:space="preserve">with the </w:t>
      </w:r>
      <w:r>
        <w:t xml:space="preserve">name of the table that is already created, such as </w:t>
      </w:r>
      <w:r w:rsidRPr="00231D38">
        <w:rPr>
          <w:rStyle w:val="Code"/>
        </w:rPr>
        <w:t>myFirstTable</w:t>
      </w:r>
      <w:r>
        <w:t xml:space="preserve">, or </w:t>
      </w:r>
      <w:r w:rsidRPr="00231D38">
        <w:rPr>
          <w:rStyle w:val="Code"/>
        </w:rPr>
        <w:t>mySecondTable</w:t>
      </w:r>
      <w:r>
        <w:t>, and so on.</w:t>
      </w:r>
    </w:p>
    <w:p w14:paraId="19E59BB8" w14:textId="77777777" w:rsidR="00AC377B" w:rsidRDefault="00AC377B" w:rsidP="00AC377B">
      <w:r>
        <w:rPr>
          <w:lang w:val="en-GB" w:eastAsia="en-GB"/>
        </w:rPr>
        <mc:AlternateContent>
          <mc:Choice Requires="wps">
            <w:drawing>
              <wp:inline distT="0" distB="0" distL="0" distR="0" wp14:anchorId="674F6C0E" wp14:editId="6CF1488C">
                <wp:extent cx="4669155" cy="494665"/>
                <wp:effectExtent l="0" t="0" r="17145" b="10160"/>
                <wp:docPr id="212787873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69155" cy="494665"/>
                        </a:xfrm>
                        <a:prstGeom prst="rect">
                          <a:avLst/>
                        </a:prstGeom>
                        <a:solidFill>
                          <a:srgbClr val="C6D9F1"/>
                        </a:solidFill>
                        <a:ln w="9525">
                          <a:solidFill>
                            <a:srgbClr val="000000"/>
                          </a:solidFill>
                          <a:miter lim="800000"/>
                          <a:headEnd/>
                          <a:tailEnd/>
                        </a:ln>
                      </wps:spPr>
                      <wps:txbx>
                        <w:txbxContent>
                          <w:p w14:paraId="16466415"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list</w:t>
                            </w:r>
                          </w:p>
                          <w:p w14:paraId="257A2E01"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list '</w:t>
                            </w:r>
                            <w:r>
                              <w:rPr>
                                <w:rFonts w:ascii="Calibri" w:hAnsi="Calibri" w:cs="Calibri"/>
                                <w:i/>
                                <w:color w:val="000000"/>
                              </w:rPr>
                              <w:t>&lt;table_name&gt;</w:t>
                            </w:r>
                            <w:r w:rsidRPr="001C1748">
                              <w:rPr>
                                <w:rFonts w:ascii="Calibri" w:hAnsi="Calibri" w:cs="Calibri"/>
                                <w:i/>
                                <w:color w:val="000000"/>
                              </w:rPr>
                              <w:t>'</w:t>
                            </w:r>
                          </w:p>
                        </w:txbxContent>
                      </wps:txbx>
                      <wps:bodyPr rot="0" vert="horz" wrap="square" lIns="91440" tIns="45720" rIns="91440" bIns="45720" anchor="t" anchorCtr="0" upright="1">
                        <a:spAutoFit/>
                      </wps:bodyPr>
                    </wps:wsp>
                  </a:graphicData>
                </a:graphic>
              </wp:inline>
            </w:drawing>
          </mc:Choice>
          <mc:Fallback>
            <w:pict>
              <v:shape w14:anchorId="674F6C0E" id="Text Box 18" o:spid="_x0000_s1037" type="#_x0000_t202" style="width:367.65pt;height:3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" fillcolor="#c6d9f1">
                <v:path arrowok="t"/>
                <v:textbox style="mso-fit-shape-to-text:t">
                  <w:txbxContent>
                    <w:p w14:paraId="16466415"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list</w:t>
                      </w:r>
                    </w:p>
                    <w:p w14:paraId="257A2E01"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list '</w:t>
                      </w:r>
                      <w:r>
                        <w:rPr>
                          <w:rFonts w:ascii="Calibri" w:hAnsi="Calibri" w:cs="Calibri"/>
                          <w:i/>
                          <w:color w:val="000000"/>
                        </w:rPr>
                        <w:t>&lt;table_name&gt;</w:t>
                      </w:r>
                      <w:r w:rsidRPr="001C1748">
                        <w:rPr>
                          <w:rFonts w:ascii="Calibri" w:hAnsi="Calibri" w:cs="Calibri"/>
                          <w:i/>
                          <w:color w:val="000000"/>
                        </w:rPr>
                        <w:t>'</w:t>
                      </w:r>
                    </w:p>
                  </w:txbxContent>
                </v:textbox>
                <w10:anchorlock/>
              </v:shape>
            </w:pict>
          </mc:Fallback>
        </mc:AlternateContent>
      </w:r>
    </w:p>
    <w:p w14:paraId="18939DA4" w14:textId="77777777" w:rsidR="00AC377B" w:rsidRDefault="00AC377B" w:rsidP="00AC377B">
      <w:pPr>
        <w:spacing w:line="240" w:lineRule="auto"/>
        <w:rPr>
          <w:rFonts w:ascii="Times" w:eastAsiaTheme="majorEastAsia" w:hAnsi="Times" w:cstheme="majorBidi"/>
          <w:color w:val="156082" w:themeColor="accent1"/>
        </w:rPr>
      </w:pPr>
      <w:r>
        <w:br w:type="page"/>
      </w:r>
    </w:p>
    <w:p w14:paraId="72134E1A" w14:textId="77777777" w:rsidR="00AC377B" w:rsidRDefault="00AC377B" w:rsidP="00AC377B">
      <w:pPr>
        <w:pStyle w:val="Heading3"/>
      </w:pPr>
      <w:r>
        <w:lastRenderedPageBreak/>
        <w:t>Data Manipulation Commands in HBase</w:t>
      </w:r>
    </w:p>
    <w:p w14:paraId="69A83E1E" w14:textId="77777777" w:rsidR="00AC377B" w:rsidRDefault="00AC377B" w:rsidP="00AC377B">
      <w:r>
        <w:t xml:space="preserve">This section covers a series of commands that you can use for data manipulation. Data manipulation capabilities include storing data with </w:t>
      </w:r>
      <w:r w:rsidRPr="003877B7">
        <w:rPr>
          <w:rStyle w:val="Code"/>
        </w:rPr>
        <w:t>put</w:t>
      </w:r>
      <w:r>
        <w:t xml:space="preserve"> command, counting rows, deleting cells, incrementing cell values, or retrieving the values of cells with the </w:t>
      </w:r>
      <w:r w:rsidRPr="00AF57D0">
        <w:rPr>
          <w:rStyle w:val="Code"/>
        </w:rPr>
        <w:t>get</w:t>
      </w:r>
      <w:r>
        <w:t xml:space="preserve"> command. </w:t>
      </w:r>
    </w:p>
    <w:p w14:paraId="7663FCB5" w14:textId="77777777" w:rsidR="00AC377B" w:rsidRPr="003877B7" w:rsidRDefault="00AC377B" w:rsidP="00AC377B">
      <w:pPr>
        <w:pStyle w:val="Heading4"/>
        <w:rPr>
          <w:rStyle w:val="Emphasis"/>
        </w:rPr>
      </w:pPr>
      <w:r w:rsidRPr="003877B7">
        <w:rPr>
          <w:rStyle w:val="Emphasis"/>
        </w:rPr>
        <w:t>Put Command</w:t>
      </w:r>
    </w:p>
    <w:p w14:paraId="74E29699" w14:textId="77777777" w:rsidR="00AC377B" w:rsidRDefault="00AC377B" w:rsidP="00AC377B">
      <w:pPr>
        <w:ind w:firstLine="720"/>
      </w:pPr>
      <w:r>
        <w:t xml:space="preserve">A </w:t>
      </w:r>
      <w:r w:rsidRPr="00CE7D7A">
        <w:rPr>
          <w:rStyle w:val="Code"/>
        </w:rPr>
        <w:t>put</w:t>
      </w:r>
      <w:r>
        <w:t xml:space="preserve"> operation p</w:t>
      </w:r>
      <w:r w:rsidRPr="00DF78B6">
        <w:t xml:space="preserve">uts a cell </w:t>
      </w:r>
      <w:r w:rsidRPr="003877B7">
        <w:t>value</w:t>
      </w:r>
      <w:r w:rsidRPr="005C1E09">
        <w:t xml:space="preserve"> </w:t>
      </w:r>
      <w:r w:rsidRPr="00DF78B6">
        <w:t xml:space="preserve">at </w:t>
      </w:r>
      <w:r>
        <w:t xml:space="preserve">the coordinates of a </w:t>
      </w:r>
      <w:r w:rsidRPr="00DF78B6">
        <w:t>specified table</w:t>
      </w:r>
      <w:r>
        <w:t xml:space="preserve">, </w:t>
      </w:r>
      <w:r w:rsidRPr="00DF78B6">
        <w:t>row</w:t>
      </w:r>
      <w:r>
        <w:t xml:space="preserve">, and </w:t>
      </w:r>
      <w:r w:rsidRPr="00DF78B6">
        <w:t>column</w:t>
      </w:r>
      <w:r>
        <w:t xml:space="preserve">. For example, the first command below enters a price of $45 to item 100, the second command enters a quantity of 250 to item 100, the third command enters a price of $42 to item 101, the fourth command updates the price of item 101 to $35, the fifth command enters the quantity of 300 to item 101, and the last command updates the price of item 100 to $55. Note that </w:t>
      </w:r>
      <w:r w:rsidRPr="003877B7">
        <w:rPr>
          <w:rStyle w:val="Code"/>
        </w:rPr>
        <w:t>price</w:t>
      </w:r>
      <w:r>
        <w:t xml:space="preserve"> and </w:t>
      </w:r>
      <w:r w:rsidRPr="003877B7">
        <w:rPr>
          <w:rStyle w:val="Code"/>
        </w:rPr>
        <w:t>quantity</w:t>
      </w:r>
      <w:r>
        <w:t xml:space="preserve"> are part of the </w:t>
      </w:r>
      <w:r w:rsidRPr="003877B7">
        <w:rPr>
          <w:rStyle w:val="Code"/>
        </w:rPr>
        <w:t>familyOne</w:t>
      </w:r>
      <w:r>
        <w:t xml:space="preserve"> column family.</w:t>
      </w:r>
    </w:p>
    <w:p w14:paraId="33B86C89" w14:textId="77777777" w:rsidR="00AC377B" w:rsidRDefault="00AC377B" w:rsidP="00AC377B">
      <w:r>
        <w:rPr>
          <w:lang w:eastAsia="zh-TW"/>
        </w:rPr>
        <mc:AlternateContent>
          <mc:Choice Requires="wps">
            <w:drawing>
              <wp:inline distT="0" distB="0" distL="0" distR="0" wp14:anchorId="7F791F89" wp14:editId="64BBD490">
                <wp:extent cx="5187142" cy="1305099"/>
                <wp:effectExtent l="0" t="0" r="7620" b="15875"/>
                <wp:docPr id="4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187142" cy="1305099"/>
                        </a:xfrm>
                        <a:prstGeom prst="rect">
                          <a:avLst/>
                        </a:prstGeom>
                        <a:solidFill>
                          <a:srgbClr val="C6D9F1"/>
                        </a:solidFill>
                        <a:ln w="9525">
                          <a:solidFill>
                            <a:srgbClr val="000000"/>
                          </a:solidFill>
                          <a:miter lim="800000"/>
                          <a:headEnd/>
                          <a:tailEnd/>
                        </a:ln>
                      </wps:spPr>
                      <wps:txbx>
                        <w:txbxContent>
                          <w:p w14:paraId="4F80DCC3"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familyOne:price</w:t>
                            </w:r>
                            <w:r w:rsidRPr="001C1748">
                              <w:rPr>
                                <w:rFonts w:ascii="Calibri" w:hAnsi="Calibri" w:cs="Calibri"/>
                                <w:i/>
                                <w:color w:val="000000"/>
                              </w:rPr>
                              <w:t xml:space="preserve">', </w:t>
                            </w:r>
                            <w:r>
                              <w:rPr>
                                <w:rFonts w:ascii="Calibri" w:hAnsi="Calibri" w:cs="Calibri"/>
                                <w:i/>
                                <w:color w:val="000000"/>
                              </w:rPr>
                              <w:t>'$45</w:t>
                            </w:r>
                            <w:r w:rsidRPr="001C1748">
                              <w:rPr>
                                <w:rFonts w:ascii="Calibri" w:hAnsi="Calibri" w:cs="Calibri"/>
                                <w:i/>
                                <w:color w:val="000000"/>
                              </w:rPr>
                              <w:t>'</w:t>
                            </w:r>
                          </w:p>
                          <w:p w14:paraId="1DA1F790"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familyOne:quantity</w:t>
                            </w:r>
                            <w:r w:rsidRPr="001C1748">
                              <w:rPr>
                                <w:rFonts w:ascii="Calibri" w:hAnsi="Calibri" w:cs="Calibri"/>
                                <w:i/>
                                <w:color w:val="000000"/>
                              </w:rPr>
                              <w:t xml:space="preserve">', </w:t>
                            </w:r>
                            <w:r>
                              <w:rPr>
                                <w:rFonts w:ascii="Calibri" w:hAnsi="Calibri" w:cs="Calibri"/>
                                <w:i/>
                                <w:color w:val="000000"/>
                              </w:rPr>
                              <w:t>'250</w:t>
                            </w:r>
                            <w:r w:rsidRPr="001C1748">
                              <w:rPr>
                                <w:rFonts w:ascii="Calibri" w:hAnsi="Calibri" w:cs="Calibri"/>
                                <w:i/>
                                <w:color w:val="000000"/>
                              </w:rPr>
                              <w:t>'</w:t>
                            </w:r>
                          </w:p>
                          <w:p w14:paraId="69A3172B"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101</w:t>
                            </w:r>
                            <w:r w:rsidRPr="001C1748">
                              <w:rPr>
                                <w:rFonts w:ascii="Calibri" w:hAnsi="Calibri" w:cs="Calibri"/>
                                <w:i/>
                                <w:color w:val="000000"/>
                              </w:rPr>
                              <w:t>',</w:t>
                            </w:r>
                            <w:r>
                              <w:rPr>
                                <w:rFonts w:ascii="Calibri" w:hAnsi="Calibri" w:cs="Calibri"/>
                                <w:i/>
                                <w:color w:val="000000"/>
                              </w:rPr>
                              <w:t xml:space="preserve"> </w:t>
                            </w:r>
                            <w:r w:rsidRPr="001C1748">
                              <w:rPr>
                                <w:rFonts w:ascii="Calibri" w:hAnsi="Calibri" w:cs="Calibri"/>
                                <w:i/>
                                <w:color w:val="000000"/>
                              </w:rPr>
                              <w:t>'</w:t>
                            </w:r>
                            <w:r>
                              <w:rPr>
                                <w:rFonts w:ascii="Calibri" w:hAnsi="Calibri" w:cs="Calibri"/>
                                <w:i/>
                                <w:color w:val="000000"/>
                              </w:rPr>
                              <w:t>familyOne:price</w:t>
                            </w:r>
                            <w:r w:rsidRPr="001C1748">
                              <w:rPr>
                                <w:rFonts w:ascii="Calibri" w:hAnsi="Calibri" w:cs="Calibri"/>
                                <w:i/>
                                <w:color w:val="000000"/>
                              </w:rPr>
                              <w:t xml:space="preserve">', </w:t>
                            </w:r>
                            <w:r>
                              <w:rPr>
                                <w:rFonts w:ascii="Calibri" w:hAnsi="Calibri" w:cs="Calibri"/>
                                <w:i/>
                                <w:color w:val="000000"/>
                              </w:rPr>
                              <w:t>'$42</w:t>
                            </w:r>
                            <w:r w:rsidRPr="001C1748">
                              <w:rPr>
                                <w:rFonts w:ascii="Calibri" w:hAnsi="Calibri" w:cs="Calibri"/>
                                <w:i/>
                                <w:color w:val="000000"/>
                              </w:rPr>
                              <w:t>'</w:t>
                            </w:r>
                          </w:p>
                          <w:p w14:paraId="30BCADE1"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101</w:t>
                            </w:r>
                            <w:r w:rsidRPr="001C1748">
                              <w:rPr>
                                <w:rFonts w:ascii="Calibri" w:hAnsi="Calibri" w:cs="Calibri"/>
                                <w:i/>
                                <w:color w:val="000000"/>
                              </w:rPr>
                              <w:t>', '</w:t>
                            </w:r>
                            <w:r>
                              <w:rPr>
                                <w:rFonts w:ascii="Calibri" w:hAnsi="Calibri" w:cs="Calibri"/>
                                <w:i/>
                                <w:color w:val="000000"/>
                              </w:rPr>
                              <w:t>familyOne:price</w:t>
                            </w:r>
                            <w:r w:rsidRPr="001C1748">
                              <w:rPr>
                                <w:rFonts w:ascii="Calibri" w:hAnsi="Calibri" w:cs="Calibri"/>
                                <w:i/>
                                <w:color w:val="000000"/>
                              </w:rPr>
                              <w:t xml:space="preserve">', </w:t>
                            </w:r>
                            <w:r>
                              <w:rPr>
                                <w:rFonts w:ascii="Calibri" w:hAnsi="Calibri" w:cs="Calibri"/>
                                <w:i/>
                                <w:color w:val="000000"/>
                              </w:rPr>
                              <w:t>'$35</w:t>
                            </w:r>
                            <w:r w:rsidRPr="001C1748">
                              <w:rPr>
                                <w:rFonts w:ascii="Calibri" w:hAnsi="Calibri" w:cs="Calibri"/>
                                <w:i/>
                                <w:color w:val="000000"/>
                              </w:rPr>
                              <w:t>'</w:t>
                            </w:r>
                          </w:p>
                          <w:p w14:paraId="516761BC"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101</w:t>
                            </w:r>
                            <w:r w:rsidRPr="001C1748">
                              <w:rPr>
                                <w:rFonts w:ascii="Calibri" w:hAnsi="Calibri" w:cs="Calibri"/>
                                <w:i/>
                                <w:color w:val="000000"/>
                              </w:rPr>
                              <w:t>', '</w:t>
                            </w:r>
                            <w:r>
                              <w:rPr>
                                <w:rFonts w:ascii="Calibri" w:hAnsi="Calibri" w:cs="Calibri"/>
                                <w:i/>
                                <w:color w:val="000000"/>
                              </w:rPr>
                              <w:t>familyOne:quantity</w:t>
                            </w:r>
                            <w:r w:rsidRPr="001C1748">
                              <w:rPr>
                                <w:rFonts w:ascii="Calibri" w:hAnsi="Calibri" w:cs="Calibri"/>
                                <w:i/>
                                <w:color w:val="000000"/>
                              </w:rPr>
                              <w:t xml:space="preserve">', </w:t>
                            </w:r>
                            <w:r>
                              <w:rPr>
                                <w:rFonts w:ascii="Calibri" w:hAnsi="Calibri" w:cs="Calibri"/>
                                <w:i/>
                                <w:color w:val="000000"/>
                              </w:rPr>
                              <w:t>'300</w:t>
                            </w:r>
                            <w:r w:rsidRPr="001C1748">
                              <w:rPr>
                                <w:rFonts w:ascii="Calibri" w:hAnsi="Calibri" w:cs="Calibri"/>
                                <w:i/>
                                <w:color w:val="000000"/>
                              </w:rPr>
                              <w:t>'</w:t>
                            </w:r>
                          </w:p>
                          <w:p w14:paraId="061D50B4"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familyOne:price</w:t>
                            </w:r>
                            <w:r w:rsidRPr="001C1748">
                              <w:rPr>
                                <w:rFonts w:ascii="Calibri" w:hAnsi="Calibri" w:cs="Calibri"/>
                                <w:i/>
                                <w:color w:val="000000"/>
                              </w:rPr>
                              <w:t xml:space="preserve">', </w:t>
                            </w:r>
                            <w:r>
                              <w:rPr>
                                <w:rFonts w:ascii="Calibri" w:hAnsi="Calibri" w:cs="Calibri"/>
                                <w:i/>
                                <w:color w:val="000000"/>
                              </w:rPr>
                              <w:t>'$55</w:t>
                            </w:r>
                            <w:r w:rsidRPr="001C1748">
                              <w:rPr>
                                <w:rFonts w:ascii="Calibri" w:hAnsi="Calibri" w:cs="Calibri"/>
                                <w:i/>
                                <w:color w:val="000000"/>
                              </w:rPr>
                              <w:t>'</w:t>
                            </w:r>
                          </w:p>
                          <w:p w14:paraId="2DADAFFB" w14:textId="77777777" w:rsidR="00AC377B" w:rsidRPr="001C1748" w:rsidRDefault="00AC377B" w:rsidP="00AC377B">
                            <w:pPr>
                              <w:spacing w:line="240" w:lineRule="auto"/>
                              <w:rPr>
                                <w:rFonts w:ascii="Calibri" w:hAnsi="Calibri" w:cs="Calibri"/>
                                <w:i/>
                                <w:color w:val="000000"/>
                              </w:rPr>
                            </w:pPr>
                          </w:p>
                        </w:txbxContent>
                      </wps:txbx>
                      <wps:bodyPr rot="0" vert="horz" wrap="square" lIns="91440" tIns="45720" rIns="91440" bIns="45720" anchor="t" anchorCtr="0" upright="1">
                        <a:noAutofit/>
                      </wps:bodyPr>
                    </wps:wsp>
                  </a:graphicData>
                </a:graphic>
              </wp:inline>
            </w:drawing>
          </mc:Choice>
          <mc:Fallback>
            <w:pict>
              <v:shape w14:anchorId="7F791F89" id="Text Box 10" o:spid="_x0000_s1038" type="#_x0000_t202" style="width:408.45pt;height:10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" fillcolor="#c6d9f1">
                <v:path arrowok="t"/>
                <v:textbox>
                  <w:txbxContent>
                    <w:p w14:paraId="4F80DCC3"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familyOne:price</w:t>
                      </w:r>
                      <w:r w:rsidRPr="001C1748">
                        <w:rPr>
                          <w:rFonts w:ascii="Calibri" w:hAnsi="Calibri" w:cs="Calibri"/>
                          <w:i/>
                          <w:color w:val="000000"/>
                        </w:rPr>
                        <w:t xml:space="preserve">', </w:t>
                      </w:r>
                      <w:r>
                        <w:rPr>
                          <w:rFonts w:ascii="Calibri" w:hAnsi="Calibri" w:cs="Calibri"/>
                          <w:i/>
                          <w:color w:val="000000"/>
                        </w:rPr>
                        <w:t>'$45</w:t>
                      </w:r>
                      <w:r w:rsidRPr="001C1748">
                        <w:rPr>
                          <w:rFonts w:ascii="Calibri" w:hAnsi="Calibri" w:cs="Calibri"/>
                          <w:i/>
                          <w:color w:val="000000"/>
                        </w:rPr>
                        <w:t>'</w:t>
                      </w:r>
                    </w:p>
                    <w:p w14:paraId="1DA1F790"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familyOne:quantity</w:t>
                      </w:r>
                      <w:r w:rsidRPr="001C1748">
                        <w:rPr>
                          <w:rFonts w:ascii="Calibri" w:hAnsi="Calibri" w:cs="Calibri"/>
                          <w:i/>
                          <w:color w:val="000000"/>
                        </w:rPr>
                        <w:t xml:space="preserve">', </w:t>
                      </w:r>
                      <w:r>
                        <w:rPr>
                          <w:rFonts w:ascii="Calibri" w:hAnsi="Calibri" w:cs="Calibri"/>
                          <w:i/>
                          <w:color w:val="000000"/>
                        </w:rPr>
                        <w:t>'250</w:t>
                      </w:r>
                      <w:r w:rsidRPr="001C1748">
                        <w:rPr>
                          <w:rFonts w:ascii="Calibri" w:hAnsi="Calibri" w:cs="Calibri"/>
                          <w:i/>
                          <w:color w:val="000000"/>
                        </w:rPr>
                        <w:t>'</w:t>
                      </w:r>
                    </w:p>
                    <w:p w14:paraId="69A3172B"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101</w:t>
                      </w:r>
                      <w:r w:rsidRPr="001C1748">
                        <w:rPr>
                          <w:rFonts w:ascii="Calibri" w:hAnsi="Calibri" w:cs="Calibri"/>
                          <w:i/>
                          <w:color w:val="000000"/>
                        </w:rPr>
                        <w:t>',</w:t>
                      </w:r>
                      <w:r>
                        <w:rPr>
                          <w:rFonts w:ascii="Calibri" w:hAnsi="Calibri" w:cs="Calibri"/>
                          <w:i/>
                          <w:color w:val="000000"/>
                        </w:rPr>
                        <w:t xml:space="preserve"> </w:t>
                      </w:r>
                      <w:r w:rsidRPr="001C1748">
                        <w:rPr>
                          <w:rFonts w:ascii="Calibri" w:hAnsi="Calibri" w:cs="Calibri"/>
                          <w:i/>
                          <w:color w:val="000000"/>
                        </w:rPr>
                        <w:t>'</w:t>
                      </w:r>
                      <w:r>
                        <w:rPr>
                          <w:rFonts w:ascii="Calibri" w:hAnsi="Calibri" w:cs="Calibri"/>
                          <w:i/>
                          <w:color w:val="000000"/>
                        </w:rPr>
                        <w:t>familyOne:price</w:t>
                      </w:r>
                      <w:r w:rsidRPr="001C1748">
                        <w:rPr>
                          <w:rFonts w:ascii="Calibri" w:hAnsi="Calibri" w:cs="Calibri"/>
                          <w:i/>
                          <w:color w:val="000000"/>
                        </w:rPr>
                        <w:t xml:space="preserve">', </w:t>
                      </w:r>
                      <w:r>
                        <w:rPr>
                          <w:rFonts w:ascii="Calibri" w:hAnsi="Calibri" w:cs="Calibri"/>
                          <w:i/>
                          <w:color w:val="000000"/>
                        </w:rPr>
                        <w:t>'$42</w:t>
                      </w:r>
                      <w:r w:rsidRPr="001C1748">
                        <w:rPr>
                          <w:rFonts w:ascii="Calibri" w:hAnsi="Calibri" w:cs="Calibri"/>
                          <w:i/>
                          <w:color w:val="000000"/>
                        </w:rPr>
                        <w:t>'</w:t>
                      </w:r>
                    </w:p>
                    <w:p w14:paraId="30BCADE1"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101</w:t>
                      </w:r>
                      <w:r w:rsidRPr="001C1748">
                        <w:rPr>
                          <w:rFonts w:ascii="Calibri" w:hAnsi="Calibri" w:cs="Calibri"/>
                          <w:i/>
                          <w:color w:val="000000"/>
                        </w:rPr>
                        <w:t>', '</w:t>
                      </w:r>
                      <w:r>
                        <w:rPr>
                          <w:rFonts w:ascii="Calibri" w:hAnsi="Calibri" w:cs="Calibri"/>
                          <w:i/>
                          <w:color w:val="000000"/>
                        </w:rPr>
                        <w:t>familyOne:price</w:t>
                      </w:r>
                      <w:r w:rsidRPr="001C1748">
                        <w:rPr>
                          <w:rFonts w:ascii="Calibri" w:hAnsi="Calibri" w:cs="Calibri"/>
                          <w:i/>
                          <w:color w:val="000000"/>
                        </w:rPr>
                        <w:t xml:space="preserve">', </w:t>
                      </w:r>
                      <w:r>
                        <w:rPr>
                          <w:rFonts w:ascii="Calibri" w:hAnsi="Calibri" w:cs="Calibri"/>
                          <w:i/>
                          <w:color w:val="000000"/>
                        </w:rPr>
                        <w:t>'$35</w:t>
                      </w:r>
                      <w:r w:rsidRPr="001C1748">
                        <w:rPr>
                          <w:rFonts w:ascii="Calibri" w:hAnsi="Calibri" w:cs="Calibri"/>
                          <w:i/>
                          <w:color w:val="000000"/>
                        </w:rPr>
                        <w:t>'</w:t>
                      </w:r>
                    </w:p>
                    <w:p w14:paraId="516761BC"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101</w:t>
                      </w:r>
                      <w:r w:rsidRPr="001C1748">
                        <w:rPr>
                          <w:rFonts w:ascii="Calibri" w:hAnsi="Calibri" w:cs="Calibri"/>
                          <w:i/>
                          <w:color w:val="000000"/>
                        </w:rPr>
                        <w:t>', '</w:t>
                      </w:r>
                      <w:r>
                        <w:rPr>
                          <w:rFonts w:ascii="Calibri" w:hAnsi="Calibri" w:cs="Calibri"/>
                          <w:i/>
                          <w:color w:val="000000"/>
                        </w:rPr>
                        <w:t>familyOne:quantity</w:t>
                      </w:r>
                      <w:r w:rsidRPr="001C1748">
                        <w:rPr>
                          <w:rFonts w:ascii="Calibri" w:hAnsi="Calibri" w:cs="Calibri"/>
                          <w:i/>
                          <w:color w:val="000000"/>
                        </w:rPr>
                        <w:t xml:space="preserve">', </w:t>
                      </w:r>
                      <w:r>
                        <w:rPr>
                          <w:rFonts w:ascii="Calibri" w:hAnsi="Calibri" w:cs="Calibri"/>
                          <w:i/>
                          <w:color w:val="000000"/>
                        </w:rPr>
                        <w:t>'300</w:t>
                      </w:r>
                      <w:r w:rsidRPr="001C1748">
                        <w:rPr>
                          <w:rFonts w:ascii="Calibri" w:hAnsi="Calibri" w:cs="Calibri"/>
                          <w:i/>
                          <w:color w:val="000000"/>
                        </w:rPr>
                        <w:t>'</w:t>
                      </w:r>
                    </w:p>
                    <w:p w14:paraId="061D50B4"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put 'myFirstTable',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familyOne:price</w:t>
                      </w:r>
                      <w:r w:rsidRPr="001C1748">
                        <w:rPr>
                          <w:rFonts w:ascii="Calibri" w:hAnsi="Calibri" w:cs="Calibri"/>
                          <w:i/>
                          <w:color w:val="000000"/>
                        </w:rPr>
                        <w:t xml:space="preserve">', </w:t>
                      </w:r>
                      <w:r>
                        <w:rPr>
                          <w:rFonts w:ascii="Calibri" w:hAnsi="Calibri" w:cs="Calibri"/>
                          <w:i/>
                          <w:color w:val="000000"/>
                        </w:rPr>
                        <w:t>'$55</w:t>
                      </w:r>
                      <w:r w:rsidRPr="001C1748">
                        <w:rPr>
                          <w:rFonts w:ascii="Calibri" w:hAnsi="Calibri" w:cs="Calibri"/>
                          <w:i/>
                          <w:color w:val="000000"/>
                        </w:rPr>
                        <w:t>'</w:t>
                      </w:r>
                    </w:p>
                    <w:p w14:paraId="2DADAFFB" w14:textId="77777777" w:rsidR="00AC377B" w:rsidRPr="001C1748" w:rsidRDefault="00AC377B" w:rsidP="00AC377B">
                      <w:pPr>
                        <w:spacing w:line="240" w:lineRule="auto"/>
                        <w:rPr>
                          <w:rFonts w:ascii="Calibri" w:hAnsi="Calibri" w:cs="Calibri"/>
                          <w:i/>
                          <w:color w:val="000000"/>
                        </w:rPr>
                      </w:pPr>
                    </w:p>
                  </w:txbxContent>
                </v:textbox>
                <w10:anchorlock/>
              </v:shape>
            </w:pict>
          </mc:Fallback>
        </mc:AlternateContent>
      </w:r>
    </w:p>
    <w:p w14:paraId="45288E79" w14:textId="77777777" w:rsidR="00AC377B" w:rsidRDefault="00AC377B" w:rsidP="00AC377B">
      <w:pPr>
        <w:pStyle w:val="Heading4"/>
      </w:pPr>
      <w:r>
        <w:t>Count Command</w:t>
      </w:r>
    </w:p>
    <w:p w14:paraId="3FEE9578" w14:textId="77777777" w:rsidR="00AC377B" w:rsidRDefault="00AC377B" w:rsidP="00AC377B">
      <w:pPr>
        <w:ind w:firstLine="720"/>
      </w:pPr>
      <w:r>
        <w:t xml:space="preserve">The following commands </w:t>
      </w:r>
      <w:r w:rsidRPr="003836E0">
        <w:t>retrieve the count of the number of rows in a table</w:t>
      </w:r>
      <w:r>
        <w:t xml:space="preserve"> </w:t>
      </w:r>
      <w:r w:rsidRPr="00AF57D0">
        <w:rPr>
          <w:rStyle w:val="Code"/>
        </w:rPr>
        <w:t>myFirstTable</w:t>
      </w:r>
      <w:r>
        <w:t>. By default, the c</w:t>
      </w:r>
      <w:r w:rsidRPr="003836E0">
        <w:t>urrent count is shown per every 1</w:t>
      </w:r>
      <w:r>
        <w:t>,</w:t>
      </w:r>
      <w:r w:rsidRPr="003836E0">
        <w:t>000 rows</w:t>
      </w:r>
      <w:r>
        <w:t>. You can also optionally specify the interval of the elements you want to count.</w:t>
      </w:r>
    </w:p>
    <w:p w14:paraId="3EE8EA72" w14:textId="77777777" w:rsidR="00AC377B" w:rsidRDefault="00AC377B" w:rsidP="00AC377B">
      <w:pPr>
        <w:ind w:firstLine="720"/>
      </w:pPr>
      <w:r>
        <w:rPr>
          <w:lang w:val="en-GB" w:eastAsia="en-GB"/>
        </w:rPr>
        <mc:AlternateContent>
          <mc:Choice Requires="wps">
            <w:drawing>
              <wp:inline distT="0" distB="0" distL="0" distR="0" wp14:anchorId="14D673A7" wp14:editId="021F9142">
                <wp:extent cx="3715474" cy="524786"/>
                <wp:effectExtent l="0" t="0" r="18415" b="8890"/>
                <wp:docPr id="212787874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715474" cy="524786"/>
                        </a:xfrm>
                        <a:prstGeom prst="rect">
                          <a:avLst/>
                        </a:prstGeom>
                        <a:solidFill>
                          <a:srgbClr val="C6D9F1"/>
                        </a:solidFill>
                        <a:ln w="9525">
                          <a:solidFill>
                            <a:srgbClr val="000000"/>
                          </a:solidFill>
                          <a:miter lim="800000"/>
                          <a:headEnd/>
                          <a:tailEnd/>
                        </a:ln>
                      </wps:spPr>
                      <wps:txbx>
                        <w:txbxContent>
                          <w:p w14:paraId="200097FD"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count 'myFirstTable'</w:t>
                            </w:r>
                          </w:p>
                          <w:p w14:paraId="51D37922"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count 'myFirstTable', INTERVAL =&gt; 100000</w:t>
                            </w:r>
                          </w:p>
                          <w:p w14:paraId="38DAFE58" w14:textId="77777777" w:rsidR="00AC377B" w:rsidRPr="001C1748" w:rsidRDefault="00AC377B" w:rsidP="00AC377B">
                            <w:pPr>
                              <w:pStyle w:val="NoSpacing"/>
                              <w:spacing w:line="240" w:lineRule="auto"/>
                              <w:rPr>
                                <w:rFonts w:ascii="Calibri" w:hAnsi="Calibri" w:cs="Calibri"/>
                                <w:bCs/>
                                <w:i/>
                                <w:color w:val="000000"/>
                              </w:rPr>
                            </w:pPr>
                          </w:p>
                        </w:txbxContent>
                      </wps:txbx>
                      <wps:bodyPr rot="0" vert="horz" wrap="square" lIns="91440" tIns="45720" rIns="91440" bIns="45720" anchor="t" anchorCtr="0" upright="1">
                        <a:noAutofit/>
                      </wps:bodyPr>
                    </wps:wsp>
                  </a:graphicData>
                </a:graphic>
              </wp:inline>
            </w:drawing>
          </mc:Choice>
          <mc:Fallback>
            <w:pict>
              <v:shape w14:anchorId="14D673A7" id="Text Box 17" o:spid="_x0000_s1039" type="#_x0000_t202" style="width:292.55pt;height:4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" fillcolor="#c6d9f1">
                <v:path arrowok="t"/>
                <v:textbox>
                  <w:txbxContent>
                    <w:p w14:paraId="200097FD"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count 'myFirstTable'</w:t>
                      </w:r>
                    </w:p>
                    <w:p w14:paraId="51D37922"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count 'myFirstTable', INTERVAL =&gt; 100000</w:t>
                      </w:r>
                    </w:p>
                    <w:p w14:paraId="38DAFE58" w14:textId="77777777" w:rsidR="00AC377B" w:rsidRPr="001C1748" w:rsidRDefault="00AC377B" w:rsidP="00AC377B">
                      <w:pPr>
                        <w:pStyle w:val="NoSpacing"/>
                        <w:spacing w:line="240" w:lineRule="auto"/>
                        <w:rPr>
                          <w:rFonts w:ascii="Calibri" w:hAnsi="Calibri" w:cs="Calibri"/>
                          <w:bCs/>
                          <w:i/>
                          <w:color w:val="000000"/>
                        </w:rPr>
                      </w:pPr>
                    </w:p>
                  </w:txbxContent>
                </v:textbox>
                <w10:anchorlock/>
              </v:shape>
            </w:pict>
          </mc:Fallback>
        </mc:AlternateContent>
      </w:r>
    </w:p>
    <w:p w14:paraId="0876E6B1" w14:textId="77777777" w:rsidR="00AC377B" w:rsidRDefault="00AC377B" w:rsidP="00AC377B">
      <w:pPr>
        <w:ind w:firstLine="720"/>
      </w:pPr>
      <w:r>
        <w:t>Also, you can count the elements with a specific value for the size of these cache. The default</w:t>
      </w:r>
      <w:r w:rsidRPr="003836E0">
        <w:t xml:space="preserve"> </w:t>
      </w:r>
      <w:r>
        <w:t xml:space="preserve">value is </w:t>
      </w:r>
      <w:r w:rsidRPr="003836E0">
        <w:t>10 rows,</w:t>
      </w:r>
      <w:r>
        <w:t xml:space="preserve"> but you also can specify a different cache size, as shown in the following command line:</w:t>
      </w:r>
    </w:p>
    <w:p w14:paraId="547CCE85" w14:textId="77777777" w:rsidR="00AC377B" w:rsidRDefault="00AC377B" w:rsidP="00AC377B">
      <w:pPr>
        <w:ind w:firstLine="720"/>
      </w:pPr>
      <w:r>
        <w:rPr>
          <w:lang w:eastAsia="zh-TW"/>
        </w:rPr>
        <mc:AlternateContent>
          <mc:Choice Requires="wps">
            <w:drawing>
              <wp:inline distT="0" distB="0" distL="0" distR="0" wp14:anchorId="10143E50" wp14:editId="73A7326B">
                <wp:extent cx="3860165" cy="441960"/>
                <wp:effectExtent l="0" t="0" r="13335" b="18415"/>
                <wp:docPr id="212787874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60165" cy="441960"/>
                        </a:xfrm>
                        <a:prstGeom prst="rect">
                          <a:avLst/>
                        </a:prstGeom>
                        <a:solidFill>
                          <a:srgbClr val="C6D9F1"/>
                        </a:solidFill>
                        <a:ln w="9525">
                          <a:solidFill>
                            <a:srgbClr val="000000"/>
                          </a:solidFill>
                          <a:miter lim="800000"/>
                          <a:headEnd/>
                          <a:tailEnd/>
                        </a:ln>
                      </wps:spPr>
                      <wps:txbx>
                        <w:txbxContent>
                          <w:p w14:paraId="23F00F90"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count 'myFirstTable', CACHE =&gt; 1000</w:t>
                            </w:r>
                          </w:p>
                        </w:txbxContent>
                      </wps:txbx>
                      <wps:bodyPr rot="0" vert="horz" wrap="square" lIns="91440" tIns="45720" rIns="91440" bIns="45720" anchor="t" anchorCtr="0" upright="1">
                        <a:spAutoFit/>
                      </wps:bodyPr>
                    </wps:wsp>
                  </a:graphicData>
                </a:graphic>
              </wp:inline>
            </w:drawing>
          </mc:Choice>
          <mc:Fallback>
            <w:pict>
              <v:shape w14:anchorId="10143E50" id="Text Box 15" o:spid="_x0000_s1040" type="#_x0000_t202" style="width:303.95pt;height:3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" fillcolor="#c6d9f1">
                <v:path arrowok="t"/>
                <v:textbox style="mso-fit-shape-to-text:t">
                  <w:txbxContent>
                    <w:p w14:paraId="23F00F90"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count 'myFirstTable', CACHE =&gt; 1000</w:t>
                      </w:r>
                    </w:p>
                  </w:txbxContent>
                </v:textbox>
                <w10:anchorlock/>
              </v:shape>
            </w:pict>
          </mc:Fallback>
        </mc:AlternateContent>
      </w:r>
    </w:p>
    <w:p w14:paraId="530BA353" w14:textId="77777777" w:rsidR="00AC377B" w:rsidRDefault="00AC377B" w:rsidP="00AC377B">
      <w:pPr>
        <w:ind w:firstLine="720"/>
      </w:pPr>
      <w:r>
        <w:t xml:space="preserve"> The following command specifies both the interval and the cache:</w:t>
      </w:r>
    </w:p>
    <w:p w14:paraId="00858D49" w14:textId="77777777" w:rsidR="00AC377B" w:rsidRDefault="00AC377B" w:rsidP="00AC377B">
      <w:pPr>
        <w:ind w:firstLine="720"/>
      </w:pPr>
      <w:r>
        <w:rPr>
          <w:lang w:eastAsia="zh-TW"/>
        </w:rPr>
        <mc:AlternateContent>
          <mc:Choice Requires="wps">
            <w:drawing>
              <wp:inline distT="0" distB="0" distL="0" distR="0" wp14:anchorId="70461BEB" wp14:editId="4CA9F989">
                <wp:extent cx="5068570" cy="441960"/>
                <wp:effectExtent l="0" t="0" r="11430" b="18415"/>
                <wp:docPr id="212787874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068570" cy="441960"/>
                        </a:xfrm>
                        <a:prstGeom prst="rect">
                          <a:avLst/>
                        </a:prstGeom>
                        <a:solidFill>
                          <a:srgbClr val="C6D9F1"/>
                        </a:solidFill>
                        <a:ln w="9525">
                          <a:solidFill>
                            <a:srgbClr val="000000"/>
                          </a:solidFill>
                          <a:miter lim="800000"/>
                          <a:headEnd/>
                          <a:tailEnd/>
                        </a:ln>
                      </wps:spPr>
                      <wps:txbx>
                        <w:txbxContent>
                          <w:p w14:paraId="34D3B9B9"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count 'myFirstTable', INTERVAL =&gt; 10, CACHE =&gt; 1000</w:t>
                            </w:r>
                          </w:p>
                        </w:txbxContent>
                      </wps:txbx>
                      <wps:bodyPr rot="0" vert="horz" wrap="square" lIns="91440" tIns="45720" rIns="91440" bIns="45720" anchor="t" anchorCtr="0" upright="1">
                        <a:spAutoFit/>
                      </wps:bodyPr>
                    </wps:wsp>
                  </a:graphicData>
                </a:graphic>
              </wp:inline>
            </w:drawing>
          </mc:Choice>
          <mc:Fallback>
            <w:pict>
              <v:shape w14:anchorId="70461BEB" id="Text Box 14" o:spid="_x0000_s1041" type="#_x0000_t202" style="width:399.1pt;height:3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" fillcolor="#c6d9f1">
                <v:path arrowok="t"/>
                <v:textbox style="mso-fit-shape-to-text:t">
                  <w:txbxContent>
                    <w:p w14:paraId="34D3B9B9"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count 'myFirstTable', INTERVAL =&gt; 10, CACHE =&gt; 1000</w:t>
                      </w:r>
                    </w:p>
                  </w:txbxContent>
                </v:textbox>
                <w10:anchorlock/>
              </v:shape>
            </w:pict>
          </mc:Fallback>
        </mc:AlternateContent>
      </w:r>
    </w:p>
    <w:p w14:paraId="1E89CCBD" w14:textId="77777777" w:rsidR="00AC377B" w:rsidRDefault="00AC377B" w:rsidP="00AC377B">
      <w:pPr>
        <w:pStyle w:val="Heading4"/>
      </w:pPr>
      <w:r>
        <w:t>Delete and Increment Commands</w:t>
      </w:r>
    </w:p>
    <w:p w14:paraId="27803060" w14:textId="77777777" w:rsidR="00AC377B" w:rsidRDefault="00AC377B" w:rsidP="00AC377B">
      <w:pPr>
        <w:ind w:firstLine="720"/>
      </w:pPr>
      <w:r>
        <w:t xml:space="preserve">This section shows </w:t>
      </w:r>
      <w:r w:rsidRPr="00AF57D0">
        <w:rPr>
          <w:rStyle w:val="Code"/>
        </w:rPr>
        <w:t>delete</w:t>
      </w:r>
      <w:r>
        <w:t xml:space="preserve"> operations commands. The </w:t>
      </w:r>
      <w:r w:rsidRPr="003877B7">
        <w:rPr>
          <w:rStyle w:val="Code"/>
        </w:rPr>
        <w:t>delete</w:t>
      </w:r>
      <w:r>
        <w:t xml:space="preserve"> command has the following syntax: </w:t>
      </w:r>
    </w:p>
    <w:p w14:paraId="7BCC9D50" w14:textId="77777777" w:rsidR="00AC377B" w:rsidRDefault="00AC377B" w:rsidP="00AC377B">
      <w:pPr>
        <w:ind w:firstLine="720"/>
        <w:rPr>
          <w:rFonts w:ascii="Calibri" w:hAnsi="Calibri" w:cs="Calibri"/>
          <w:bCs/>
          <w:i/>
          <w:color w:val="000000"/>
        </w:rPr>
      </w:pPr>
      <w:commentRangeStart w:id="3"/>
      <w:commentRangeStart w:id="4"/>
      <w:r w:rsidRPr="001C1748">
        <w:rPr>
          <w:rFonts w:ascii="Calibri" w:hAnsi="Calibri" w:cs="Calibri"/>
          <w:bCs/>
          <w:i/>
          <w:color w:val="000000"/>
        </w:rPr>
        <w:t>delete 'myFirstTable', 'r1', 'c1', ts1</w:t>
      </w:r>
      <w:commentRangeEnd w:id="3"/>
      <w:r>
        <w:rPr>
          <w:rStyle w:val="CommentReference"/>
          <w:rFonts w:ascii="Calibri" w:hAnsi="Calibri" w:cs="Calibri"/>
          <w:bCs/>
          <w:i/>
          <w:color w:val="000000"/>
          <w:sz w:val="22"/>
          <w:szCs w:val="22"/>
        </w:rPr>
        <w:commentReference w:id="3"/>
      </w:r>
      <w:commentRangeEnd w:id="4"/>
      <w:r w:rsidR="00000000">
        <w:rPr>
          <w:rStyle w:val="CommentReference"/>
          <w:rFonts w:ascii="Calibri" w:hAnsi="Calibri" w:cs="Calibri"/>
          <w:bCs/>
          <w:i/>
          <w:color w:val="000000"/>
          <w:sz w:val="22"/>
          <w:szCs w:val="22"/>
        </w:rPr>
        <w:commentReference w:id="4"/>
      </w:r>
    </w:p>
    <w:p w14:paraId="73BC04BA" w14:textId="77777777" w:rsidR="00AC377B" w:rsidRDefault="00AC377B" w:rsidP="00AC377B">
      <w:pPr>
        <w:ind w:firstLine="720"/>
      </w:pPr>
      <w:r>
        <w:lastRenderedPageBreak/>
        <w:t xml:space="preserve">Please note that the </w:t>
      </w:r>
      <w:r w:rsidRPr="003877B7">
        <w:rPr>
          <w:rStyle w:val="Code"/>
        </w:rPr>
        <w:t>r1</w:t>
      </w:r>
      <w:r>
        <w:t xml:space="preserve">, </w:t>
      </w:r>
      <w:r w:rsidRPr="003877B7">
        <w:rPr>
          <w:rStyle w:val="Code"/>
        </w:rPr>
        <w:t>c1</w:t>
      </w:r>
      <w:r>
        <w:t xml:space="preserve">, and </w:t>
      </w:r>
      <w:r w:rsidRPr="003877B7">
        <w:rPr>
          <w:rStyle w:val="Code"/>
        </w:rPr>
        <w:t>ts1</w:t>
      </w:r>
      <w:r>
        <w:t xml:space="preserve"> should be replaced with the actual values in the table. For example, if you want to delete a value in row </w:t>
      </w:r>
      <w:r w:rsidRPr="003877B7">
        <w:rPr>
          <w:rStyle w:val="Code"/>
        </w:rPr>
        <w:t>100</w:t>
      </w:r>
      <w:r>
        <w:t xml:space="preserve"> and column </w:t>
      </w:r>
      <w:r w:rsidRPr="003877B7">
        <w:rPr>
          <w:rStyle w:val="Code"/>
        </w:rPr>
        <w:t>familyOne:price</w:t>
      </w:r>
      <w:r>
        <w:t xml:space="preserve">, you need to replace </w:t>
      </w:r>
      <w:r w:rsidRPr="003877B7">
        <w:rPr>
          <w:rStyle w:val="Code"/>
        </w:rPr>
        <w:t>r1</w:t>
      </w:r>
      <w:r>
        <w:t xml:space="preserve"> and </w:t>
      </w:r>
      <w:r w:rsidRPr="00B06987">
        <w:rPr>
          <w:rStyle w:val="Code"/>
        </w:rPr>
        <w:t>c1</w:t>
      </w:r>
      <w:r>
        <w:t xml:space="preserve">, respectively, as shown below. To retrieve the timestamp </w:t>
      </w:r>
      <w:r w:rsidRPr="003877B7">
        <w:rPr>
          <w:rStyle w:val="Code"/>
        </w:rPr>
        <w:t>ts1</w:t>
      </w:r>
      <w:r>
        <w:t xml:space="preserve">, you may execute a </w:t>
      </w:r>
      <w:r w:rsidRPr="00B06987">
        <w:rPr>
          <w:rStyle w:val="Code"/>
        </w:rPr>
        <w:t>scan</w:t>
      </w:r>
      <w:r>
        <w:t xml:space="preserve"> command, as shown later in this section. The command in the first line d</w:t>
      </w:r>
      <w:r w:rsidRPr="00932BD0">
        <w:t xml:space="preserve">eletes a cell from </w:t>
      </w:r>
      <w:r w:rsidRPr="00AF57D0">
        <w:rPr>
          <w:rStyle w:val="Code"/>
        </w:rPr>
        <w:t>myFirstTable</w:t>
      </w:r>
      <w:r w:rsidRPr="00932BD0">
        <w:t xml:space="preserve"> at row </w:t>
      </w:r>
      <w:r>
        <w:rPr>
          <w:rStyle w:val="Code"/>
        </w:rPr>
        <w:t>100</w:t>
      </w:r>
      <w:r w:rsidRPr="00932BD0">
        <w:t xml:space="preserve"> under column </w:t>
      </w:r>
      <w:r>
        <w:rPr>
          <w:rStyle w:val="Code"/>
        </w:rPr>
        <w:t>familyOne:price</w:t>
      </w:r>
      <w:r w:rsidRPr="00932BD0">
        <w:t xml:space="preserve"> marked with the time</w:t>
      </w:r>
      <w:r>
        <w:t>stamp</w:t>
      </w:r>
      <w:r w:rsidRPr="00932BD0">
        <w:t xml:space="preserve"> </w:t>
      </w:r>
      <w:r>
        <w:rPr>
          <w:rStyle w:val="Code"/>
        </w:rPr>
        <w:t>1450245</w:t>
      </w:r>
      <w:r>
        <w:t xml:space="preserve">. All </w:t>
      </w:r>
      <w:r w:rsidRPr="00932BD0">
        <w:t>cells in a given row</w:t>
      </w:r>
      <w:r>
        <w:t xml:space="preserve"> can be deleted by using the </w:t>
      </w:r>
      <w:r w:rsidRPr="00AF57D0">
        <w:rPr>
          <w:rStyle w:val="Code"/>
        </w:rPr>
        <w:t>deleteall</w:t>
      </w:r>
      <w:r>
        <w:t xml:space="preserve"> command followed by the table name and the specific row, as shown in the second of the following lines:</w:t>
      </w:r>
    </w:p>
    <w:p w14:paraId="0F0E42FE" w14:textId="77777777" w:rsidR="00AC377B" w:rsidRDefault="00AC377B" w:rsidP="00AC377B">
      <w:pPr>
        <w:ind w:firstLine="720"/>
      </w:pPr>
      <w:r>
        <w:rPr>
          <w:lang w:eastAsia="zh-TW"/>
        </w:rPr>
        <mc:AlternateContent>
          <mc:Choice Requires="wps">
            <w:drawing>
              <wp:inline distT="0" distB="0" distL="0" distR="0" wp14:anchorId="2FD6DDA7" wp14:editId="6102242F">
                <wp:extent cx="4474845" cy="473826"/>
                <wp:effectExtent l="0" t="0" r="8255" b="8890"/>
                <wp:docPr id="212787874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74845" cy="473826"/>
                        </a:xfrm>
                        <a:prstGeom prst="rect">
                          <a:avLst/>
                        </a:prstGeom>
                        <a:solidFill>
                          <a:srgbClr val="C6D9F1"/>
                        </a:solidFill>
                        <a:ln w="9525">
                          <a:solidFill>
                            <a:srgbClr val="000000"/>
                          </a:solidFill>
                          <a:miter lim="800000"/>
                          <a:headEnd/>
                          <a:tailEnd/>
                        </a:ln>
                      </wps:spPr>
                      <wps:txbx>
                        <w:txbxContent>
                          <w:p w14:paraId="4D8C5BC2"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 xml:space="preserve">hbase&gt; delete </w:t>
                            </w:r>
                            <w:r w:rsidRPr="001C1748">
                              <w:rPr>
                                <w:rFonts w:ascii="Calibri" w:hAnsi="Calibri" w:cs="Calibri"/>
                                <w:i/>
                                <w:color w:val="000000"/>
                              </w:rPr>
                              <w:t>'myFirstTable',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familyOne:price</w:t>
                            </w:r>
                            <w:r w:rsidRPr="001C1748">
                              <w:rPr>
                                <w:rFonts w:ascii="Calibri" w:hAnsi="Calibri" w:cs="Calibri"/>
                                <w:i/>
                                <w:color w:val="000000"/>
                              </w:rPr>
                              <w:t>'</w:t>
                            </w:r>
                            <w:r>
                              <w:rPr>
                                <w:rFonts w:ascii="Calibri" w:hAnsi="Calibri" w:cs="Calibri"/>
                                <w:i/>
                                <w:color w:val="000000"/>
                              </w:rPr>
                              <w:t>, 1450245</w:t>
                            </w:r>
                          </w:p>
                          <w:p w14:paraId="1CA8FCAB" w14:textId="77777777" w:rsidR="00AC377B"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deleteall 'myFirstTable', '</w:t>
                            </w:r>
                            <w:r>
                              <w:rPr>
                                <w:rFonts w:ascii="Calibri" w:hAnsi="Calibri" w:cs="Calibri"/>
                                <w:bCs/>
                                <w:i/>
                                <w:color w:val="000000"/>
                              </w:rPr>
                              <w:t>100</w:t>
                            </w:r>
                            <w:r w:rsidRPr="001C1748">
                              <w:rPr>
                                <w:rFonts w:ascii="Calibri" w:hAnsi="Calibri" w:cs="Calibri"/>
                                <w:bCs/>
                                <w:i/>
                                <w:color w:val="000000"/>
                              </w:rPr>
                              <w:t>'</w:t>
                            </w:r>
                          </w:p>
                          <w:p w14:paraId="19F1E1C6" w14:textId="77777777" w:rsidR="00AC377B" w:rsidRPr="001C1748" w:rsidRDefault="00AC377B" w:rsidP="00AC377B">
                            <w:pPr>
                              <w:pStyle w:val="NoSpacing"/>
                              <w:spacing w:line="240" w:lineRule="auto"/>
                              <w:rPr>
                                <w:rFonts w:ascii="Calibri" w:hAnsi="Calibri" w:cs="Calibri"/>
                                <w:bCs/>
                                <w:i/>
                                <w:color w:val="000000"/>
                              </w:rPr>
                            </w:pPr>
                          </w:p>
                          <w:p w14:paraId="6F6F1E80" w14:textId="77777777" w:rsidR="00AC377B" w:rsidRPr="001C1748" w:rsidRDefault="00AC377B" w:rsidP="00AC377B">
                            <w:pPr>
                              <w:pStyle w:val="NoSpacing"/>
                              <w:spacing w:line="240" w:lineRule="auto"/>
                              <w:rPr>
                                <w:rFonts w:ascii="Calibri" w:hAnsi="Calibri" w:cs="Calibri"/>
                                <w:bCs/>
                                <w:i/>
                                <w:color w:val="000000"/>
                              </w:rPr>
                            </w:pPr>
                          </w:p>
                        </w:txbxContent>
                      </wps:txbx>
                      <wps:bodyPr rot="0" vert="horz" wrap="square" lIns="91440" tIns="45720" rIns="91440" bIns="45720" anchor="t" anchorCtr="0" upright="1">
                        <a:noAutofit/>
                      </wps:bodyPr>
                    </wps:wsp>
                  </a:graphicData>
                </a:graphic>
              </wp:inline>
            </w:drawing>
          </mc:Choice>
          <mc:Fallback>
            <w:pict>
              <v:shape w14:anchorId="2FD6DDA7" id="Text Box 13" o:spid="_x0000_s1042" type="#_x0000_t202" style="width:352.35pt;height:3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" fillcolor="#c6d9f1">
                <v:path arrowok="t"/>
                <v:textbox>
                  <w:txbxContent>
                    <w:p w14:paraId="4D8C5BC2"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 xml:space="preserve">hbase&gt; delete </w:t>
                      </w:r>
                      <w:r w:rsidRPr="001C1748">
                        <w:rPr>
                          <w:rFonts w:ascii="Calibri" w:hAnsi="Calibri" w:cs="Calibri"/>
                          <w:i/>
                          <w:color w:val="000000"/>
                        </w:rPr>
                        <w:t>'myFirstTable',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familyOne:price</w:t>
                      </w:r>
                      <w:r w:rsidRPr="001C1748">
                        <w:rPr>
                          <w:rFonts w:ascii="Calibri" w:hAnsi="Calibri" w:cs="Calibri"/>
                          <w:i/>
                          <w:color w:val="000000"/>
                        </w:rPr>
                        <w:t>'</w:t>
                      </w:r>
                      <w:r>
                        <w:rPr>
                          <w:rFonts w:ascii="Calibri" w:hAnsi="Calibri" w:cs="Calibri"/>
                          <w:i/>
                          <w:color w:val="000000"/>
                        </w:rPr>
                        <w:t>, 1450245</w:t>
                      </w:r>
                    </w:p>
                    <w:p w14:paraId="1CA8FCAB" w14:textId="77777777" w:rsidR="00AC377B"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deleteall 'myFirstTable', '</w:t>
                      </w:r>
                      <w:r>
                        <w:rPr>
                          <w:rFonts w:ascii="Calibri" w:hAnsi="Calibri" w:cs="Calibri"/>
                          <w:bCs/>
                          <w:i/>
                          <w:color w:val="000000"/>
                        </w:rPr>
                        <w:t>100</w:t>
                      </w:r>
                      <w:r w:rsidRPr="001C1748">
                        <w:rPr>
                          <w:rFonts w:ascii="Calibri" w:hAnsi="Calibri" w:cs="Calibri"/>
                          <w:bCs/>
                          <w:i/>
                          <w:color w:val="000000"/>
                        </w:rPr>
                        <w:t>'</w:t>
                      </w:r>
                    </w:p>
                    <w:p w14:paraId="19F1E1C6" w14:textId="77777777" w:rsidR="00AC377B" w:rsidRPr="001C1748" w:rsidRDefault="00AC377B" w:rsidP="00AC377B">
                      <w:pPr>
                        <w:pStyle w:val="NoSpacing"/>
                        <w:spacing w:line="240" w:lineRule="auto"/>
                        <w:rPr>
                          <w:rFonts w:ascii="Calibri" w:hAnsi="Calibri" w:cs="Calibri"/>
                          <w:bCs/>
                          <w:i/>
                          <w:color w:val="000000"/>
                        </w:rPr>
                      </w:pPr>
                    </w:p>
                    <w:p w14:paraId="6F6F1E80" w14:textId="77777777" w:rsidR="00AC377B" w:rsidRPr="001C1748" w:rsidRDefault="00AC377B" w:rsidP="00AC377B">
                      <w:pPr>
                        <w:pStyle w:val="NoSpacing"/>
                        <w:spacing w:line="240" w:lineRule="auto"/>
                        <w:rPr>
                          <w:rFonts w:ascii="Calibri" w:hAnsi="Calibri" w:cs="Calibri"/>
                          <w:bCs/>
                          <w:i/>
                          <w:color w:val="000000"/>
                        </w:rPr>
                      </w:pPr>
                    </w:p>
                  </w:txbxContent>
                </v:textbox>
                <w10:anchorlock/>
              </v:shape>
            </w:pict>
          </mc:Fallback>
        </mc:AlternateContent>
      </w:r>
    </w:p>
    <w:p w14:paraId="312CC1A6" w14:textId="77777777" w:rsidR="00AC377B" w:rsidRDefault="00AC377B" w:rsidP="00AC377B">
      <w:pPr>
        <w:ind w:firstLine="720"/>
      </w:pPr>
      <w:r>
        <w:t xml:space="preserve"> The </w:t>
      </w:r>
      <w:r w:rsidRPr="00AF57D0">
        <w:rPr>
          <w:rStyle w:val="Code"/>
        </w:rPr>
        <w:t>increment</w:t>
      </w:r>
      <w:r>
        <w:t xml:space="preserve"> (</w:t>
      </w:r>
      <w:r w:rsidRPr="00AF57D0">
        <w:rPr>
          <w:rStyle w:val="Code"/>
        </w:rPr>
        <w:t>incr</w:t>
      </w:r>
      <w:r>
        <w:t>) command i</w:t>
      </w:r>
      <w:r w:rsidRPr="0099338A">
        <w:t>ncrements a cell</w:t>
      </w:r>
      <w:r>
        <w:t>'s</w:t>
      </w:r>
      <w:r w:rsidRPr="0099338A">
        <w:t xml:space="preserve"> value at </w:t>
      </w:r>
      <w:r>
        <w:t xml:space="preserve">the coordinates </w:t>
      </w:r>
      <w:r w:rsidRPr="0099338A">
        <w:t>specified</w:t>
      </w:r>
      <w:r>
        <w:t xml:space="preserve"> by the </w:t>
      </w:r>
      <w:r w:rsidRPr="0099338A">
        <w:t>table</w:t>
      </w:r>
      <w:r>
        <w:t xml:space="preserve">, </w:t>
      </w:r>
      <w:r w:rsidRPr="0099338A">
        <w:t>row</w:t>
      </w:r>
      <w:r>
        <w:t xml:space="preserve">, and </w:t>
      </w:r>
      <w:r w:rsidRPr="0099338A">
        <w:t>column</w:t>
      </w:r>
      <w:r>
        <w:t>. By default, the value is incremented by</w:t>
      </w:r>
      <w:r w:rsidRPr="0099338A">
        <w:t xml:space="preserve"> 1</w:t>
      </w:r>
      <w:r>
        <w:t>, but you can specify any number for the increment. Below, you can increase the price of item 100 by one dollar and the quantity by 10 units.</w:t>
      </w:r>
    </w:p>
    <w:p w14:paraId="1D0DB9B3" w14:textId="77777777" w:rsidR="00AC377B" w:rsidRDefault="00AC377B" w:rsidP="00AC377B">
      <w:pPr>
        <w:ind w:firstLine="720"/>
      </w:pPr>
      <w:r>
        <w:rPr>
          <w:lang w:eastAsia="zh-TW"/>
        </w:rPr>
        <mc:AlternateContent>
          <mc:Choice Requires="wps">
            <w:drawing>
              <wp:inline distT="0" distB="0" distL="0" distR="0" wp14:anchorId="2A331B15" wp14:editId="05A2BFB6">
                <wp:extent cx="4474845" cy="494665"/>
                <wp:effectExtent l="0" t="0" r="8255" b="10160"/>
                <wp:docPr id="21278787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74845" cy="494665"/>
                        </a:xfrm>
                        <a:prstGeom prst="rect">
                          <a:avLst/>
                        </a:prstGeom>
                        <a:solidFill>
                          <a:srgbClr val="C6D9F1"/>
                        </a:solidFill>
                        <a:ln w="9525">
                          <a:solidFill>
                            <a:srgbClr val="000000"/>
                          </a:solidFill>
                          <a:miter lim="800000"/>
                          <a:headEnd/>
                          <a:tailEnd/>
                        </a:ln>
                      </wps:spPr>
                      <wps:txbx>
                        <w:txbxContent>
                          <w:p w14:paraId="25563778"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hbase&gt;incr 'myFirstTable',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familyOne:price</w:t>
                            </w:r>
                            <w:r w:rsidRPr="001C1748">
                              <w:rPr>
                                <w:rFonts w:ascii="Calibri" w:hAnsi="Calibri" w:cs="Calibri"/>
                                <w:i/>
                                <w:color w:val="000000"/>
                              </w:rPr>
                              <w:t>'</w:t>
                            </w:r>
                          </w:p>
                          <w:p w14:paraId="779ACF4E"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incr 'myFirstTable',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familyOne:quantity'</w:t>
                            </w:r>
                            <w:r w:rsidRPr="001C1748">
                              <w:rPr>
                                <w:rFonts w:ascii="Calibri" w:hAnsi="Calibri" w:cs="Calibri"/>
                                <w:i/>
                                <w:color w:val="000000"/>
                              </w:rPr>
                              <w:t>, 10</w:t>
                            </w:r>
                          </w:p>
                        </w:txbxContent>
                      </wps:txbx>
                      <wps:bodyPr rot="0" vert="horz" wrap="square" lIns="91440" tIns="45720" rIns="91440" bIns="45720" anchor="t" anchorCtr="0" upright="1">
                        <a:spAutoFit/>
                      </wps:bodyPr>
                    </wps:wsp>
                  </a:graphicData>
                </a:graphic>
              </wp:inline>
            </w:drawing>
          </mc:Choice>
          <mc:Fallback>
            <w:pict>
              <v:shape w14:anchorId="2A331B15" id="Text Box 11" o:spid="_x0000_s1043" type="#_x0000_t202" style="width:352.35pt;height:3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" fillcolor="#c6d9f1">
                <v:path arrowok="t"/>
                <v:textbox style="mso-fit-shape-to-text:t">
                  <w:txbxContent>
                    <w:p w14:paraId="25563778"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hbase&gt;incr 'myFirstTable',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familyOne:price</w:t>
                      </w:r>
                      <w:r w:rsidRPr="001C1748">
                        <w:rPr>
                          <w:rFonts w:ascii="Calibri" w:hAnsi="Calibri" w:cs="Calibri"/>
                          <w:i/>
                          <w:color w:val="000000"/>
                        </w:rPr>
                        <w:t>'</w:t>
                      </w:r>
                    </w:p>
                    <w:p w14:paraId="779ACF4E"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incr 'myFirstTable', '</w:t>
                      </w:r>
                      <w:r>
                        <w:rPr>
                          <w:rFonts w:ascii="Calibri" w:hAnsi="Calibri" w:cs="Calibri"/>
                          <w:i/>
                          <w:color w:val="000000"/>
                        </w:rPr>
                        <w:t>100</w:t>
                      </w:r>
                      <w:r w:rsidRPr="001C1748">
                        <w:rPr>
                          <w:rFonts w:ascii="Calibri" w:hAnsi="Calibri" w:cs="Calibri"/>
                          <w:i/>
                          <w:color w:val="000000"/>
                        </w:rPr>
                        <w:t>', '</w:t>
                      </w:r>
                      <w:r>
                        <w:rPr>
                          <w:rFonts w:ascii="Calibri" w:hAnsi="Calibri" w:cs="Calibri"/>
                          <w:i/>
                          <w:color w:val="000000"/>
                        </w:rPr>
                        <w:t>familyOne:quantity'</w:t>
                      </w:r>
                      <w:r w:rsidRPr="001C1748">
                        <w:rPr>
                          <w:rFonts w:ascii="Calibri" w:hAnsi="Calibri" w:cs="Calibri"/>
                          <w:i/>
                          <w:color w:val="000000"/>
                        </w:rPr>
                        <w:t>, 10</w:t>
                      </w:r>
                    </w:p>
                  </w:txbxContent>
                </v:textbox>
                <w10:anchorlock/>
              </v:shape>
            </w:pict>
          </mc:Fallback>
        </mc:AlternateContent>
      </w:r>
    </w:p>
    <w:p w14:paraId="3299CAF1" w14:textId="77777777" w:rsidR="00AC377B" w:rsidRDefault="00AC377B" w:rsidP="00AC377B">
      <w:pPr>
        <w:pStyle w:val="Heading4"/>
      </w:pPr>
      <w:r>
        <w:t>Get Commands</w:t>
      </w:r>
    </w:p>
    <w:p w14:paraId="510B3AE5" w14:textId="77777777" w:rsidR="00AC377B" w:rsidRDefault="00AC377B" w:rsidP="00AC377B">
      <w:pPr>
        <w:ind w:firstLine="720"/>
      </w:pPr>
      <w:r>
        <w:t xml:space="preserve">The </w:t>
      </w:r>
      <w:r w:rsidRPr="00AF57D0">
        <w:rPr>
          <w:rStyle w:val="Code"/>
        </w:rPr>
        <w:t>get</w:t>
      </w:r>
      <w:r>
        <w:t xml:space="preserve"> operations in a table are made by</w:t>
      </w:r>
      <w:r w:rsidRPr="00DF78B6">
        <w:t xml:space="preserve"> two sets of commands: </w:t>
      </w:r>
      <w:r w:rsidRPr="00AF57D0">
        <w:rPr>
          <w:rStyle w:val="Code"/>
        </w:rPr>
        <w:t>get</w:t>
      </w:r>
      <w:r w:rsidRPr="00DF78B6">
        <w:t xml:space="preserve"> and </w:t>
      </w:r>
      <w:r w:rsidRPr="00AF57D0">
        <w:rPr>
          <w:rStyle w:val="Code"/>
        </w:rPr>
        <w:t>scan</w:t>
      </w:r>
      <w:r w:rsidRPr="00DF78B6">
        <w:t>.</w:t>
      </w:r>
      <w:r>
        <w:t xml:space="preserve"> </w:t>
      </w:r>
      <w:r w:rsidRPr="00DF78B6">
        <w:t xml:space="preserve">The </w:t>
      </w:r>
      <w:r w:rsidRPr="00AF57D0">
        <w:rPr>
          <w:rStyle w:val="Code"/>
        </w:rPr>
        <w:t>get</w:t>
      </w:r>
      <w:r w:rsidRPr="00DF78B6">
        <w:t xml:space="preserve"> operation returns a single row from </w:t>
      </w:r>
      <w:r>
        <w:t>a given</w:t>
      </w:r>
      <w:r w:rsidRPr="00DF78B6">
        <w:t xml:space="preserve"> table</w:t>
      </w:r>
      <w:r>
        <w:t xml:space="preserve">, whereas the </w:t>
      </w:r>
      <w:r w:rsidRPr="00AF57D0">
        <w:rPr>
          <w:rStyle w:val="Code"/>
        </w:rPr>
        <w:t>scan</w:t>
      </w:r>
      <w:r>
        <w:t xml:space="preserve"> command</w:t>
      </w:r>
      <w:r w:rsidRPr="00DF78B6">
        <w:t xml:space="preserve"> returns </w:t>
      </w:r>
      <w:r>
        <w:t xml:space="preserve">a </w:t>
      </w:r>
      <w:r w:rsidRPr="00DF78B6">
        <w:t>set of rows</w:t>
      </w:r>
      <w:r>
        <w:t>,</w:t>
      </w:r>
      <w:r w:rsidRPr="00DF78B6">
        <w:t xml:space="preserve"> </w:t>
      </w:r>
      <w:r>
        <w:t>as specified in the</w:t>
      </w:r>
      <w:r w:rsidRPr="00DF78B6">
        <w:t xml:space="preserve"> search conditions. </w:t>
      </w:r>
      <w:r>
        <w:t>For example, the first of the following commands g</w:t>
      </w:r>
      <w:r w:rsidRPr="008644C5">
        <w:t>et</w:t>
      </w:r>
      <w:r>
        <w:t xml:space="preserve">s a </w:t>
      </w:r>
      <w:r w:rsidRPr="008644C5">
        <w:t>row o</w:t>
      </w:r>
      <w:r>
        <w:t>f</w:t>
      </w:r>
      <w:r w:rsidRPr="008644C5">
        <w:t xml:space="preserve"> cell contents</w:t>
      </w:r>
      <w:r>
        <w:t xml:space="preserve">. The </w:t>
      </w:r>
      <w:r w:rsidRPr="00AF57D0">
        <w:rPr>
          <w:rStyle w:val="Code"/>
        </w:rPr>
        <w:t>get</w:t>
      </w:r>
      <w:r>
        <w:t xml:space="preserve"> function can also specify a time range, such as </w:t>
      </w:r>
      <w:r w:rsidRPr="00AF57D0">
        <w:rPr>
          <w:rStyle w:val="Code"/>
        </w:rPr>
        <w:t>[ts1, ts2]</w:t>
      </w:r>
      <w:r>
        <w:t xml:space="preserve">, as shown in the second line. Again, execute a </w:t>
      </w:r>
      <w:r w:rsidRPr="003877B7">
        <w:rPr>
          <w:rStyle w:val="Code"/>
        </w:rPr>
        <w:t>scan 'myFirstTable'</w:t>
      </w:r>
      <w:r w:rsidRPr="003877B7">
        <w:t xml:space="preserve"> command</w:t>
      </w:r>
      <w:r>
        <w:t xml:space="preserve"> to find out the actual timestamp of the records in </w:t>
      </w:r>
      <w:r w:rsidRPr="00B06987">
        <w:rPr>
          <w:rStyle w:val="Code"/>
        </w:rPr>
        <w:t>'myFirstTable</w:t>
      </w:r>
      <w:r>
        <w:t xml:space="preserve">', which are </w:t>
      </w:r>
      <w:commentRangeStart w:id="5"/>
      <w:commentRangeStart w:id="6"/>
      <w:r>
        <w:t>different from the timestamps shown here:</w:t>
      </w:r>
      <w:commentRangeEnd w:id="5"/>
      <w:r>
        <w:rPr>
          <w:rStyle w:val="CommentReference"/>
          <w:sz w:val="22"/>
          <w:szCs w:val="22"/>
        </w:rPr>
        <w:commentReference w:id="5"/>
      </w:r>
      <w:commentRangeEnd w:id="6"/>
      <w:r w:rsidR="00000000">
        <w:rPr>
          <w:rStyle w:val="CommentReference"/>
          <w:sz w:val="22"/>
          <w:szCs w:val="22"/>
        </w:rPr>
        <w:commentReference w:id="6"/>
      </w:r>
    </w:p>
    <w:p w14:paraId="36DF37A3" w14:textId="77777777" w:rsidR="00AC377B" w:rsidRDefault="00AC377B" w:rsidP="00AC377B">
      <w:r>
        <w:rPr>
          <w:lang w:eastAsia="zh-TW"/>
        </w:rPr>
        <mc:AlternateContent>
          <mc:Choice Requires="wps">
            <w:drawing>
              <wp:inline distT="0" distB="0" distL="0" distR="0" wp14:anchorId="4FA15CBE" wp14:editId="7C6FC4A1">
                <wp:extent cx="4919241" cy="461176"/>
                <wp:effectExtent l="0" t="0" r="8890" b="8890"/>
                <wp:docPr id="212787874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919241" cy="461176"/>
                        </a:xfrm>
                        <a:prstGeom prst="rect">
                          <a:avLst/>
                        </a:prstGeom>
                        <a:solidFill>
                          <a:srgbClr val="C6D9F1"/>
                        </a:solidFill>
                        <a:ln w="9525">
                          <a:solidFill>
                            <a:srgbClr val="000000"/>
                          </a:solidFill>
                          <a:miter lim="800000"/>
                          <a:headEnd/>
                          <a:tailEnd/>
                        </a:ln>
                      </wps:spPr>
                      <wps:txbx>
                        <w:txbxContent>
                          <w:p w14:paraId="41F4F2BE"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get 'myFirstTable', '</w:t>
                            </w:r>
                            <w:r>
                              <w:rPr>
                                <w:rFonts w:ascii="Calibri" w:hAnsi="Calibri" w:cs="Calibri"/>
                                <w:bCs/>
                                <w:i/>
                                <w:color w:val="000000"/>
                              </w:rPr>
                              <w:t>100</w:t>
                            </w:r>
                            <w:r w:rsidRPr="001C1748">
                              <w:rPr>
                                <w:rFonts w:ascii="Calibri" w:hAnsi="Calibri" w:cs="Calibri"/>
                                <w:bCs/>
                                <w:i/>
                                <w:color w:val="000000"/>
                              </w:rPr>
                              <w:t>'</w:t>
                            </w:r>
                          </w:p>
                          <w:p w14:paraId="6D113298"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get 'myFirstTable', '</w:t>
                            </w:r>
                            <w:r>
                              <w:rPr>
                                <w:rFonts w:ascii="Calibri" w:hAnsi="Calibri" w:cs="Calibri"/>
                                <w:bCs/>
                                <w:i/>
                                <w:color w:val="000000"/>
                              </w:rPr>
                              <w:t>100</w:t>
                            </w:r>
                            <w:r w:rsidRPr="001C1748">
                              <w:rPr>
                                <w:rFonts w:ascii="Calibri" w:hAnsi="Calibri" w:cs="Calibri"/>
                                <w:bCs/>
                                <w:i/>
                                <w:color w:val="000000"/>
                              </w:rPr>
                              <w:t>', {TIMERANGE =&gt; [</w:t>
                            </w:r>
                            <w:r>
                              <w:rPr>
                                <w:rFonts w:ascii="Calibri" w:hAnsi="Calibri" w:cs="Calibri"/>
                                <w:i/>
                                <w:color w:val="000000"/>
                              </w:rPr>
                              <w:t>1400000</w:t>
                            </w:r>
                            <w:r w:rsidRPr="001C1748">
                              <w:rPr>
                                <w:rFonts w:ascii="Calibri" w:hAnsi="Calibri" w:cs="Calibri"/>
                                <w:bCs/>
                                <w:i/>
                                <w:color w:val="000000"/>
                              </w:rPr>
                              <w:t xml:space="preserve">, </w:t>
                            </w:r>
                            <w:r>
                              <w:rPr>
                                <w:rFonts w:ascii="Calibri" w:hAnsi="Calibri" w:cs="Calibri"/>
                                <w:i/>
                                <w:color w:val="000000"/>
                              </w:rPr>
                              <w:t>1500000</w:t>
                            </w:r>
                            <w:r w:rsidRPr="001C1748">
                              <w:rPr>
                                <w:rFonts w:ascii="Calibri" w:hAnsi="Calibri" w:cs="Calibri"/>
                                <w:bCs/>
                                <w:i/>
                                <w:color w:val="000000"/>
                              </w:rPr>
                              <w:t>]}</w:t>
                            </w:r>
                          </w:p>
                          <w:p w14:paraId="47CEEDAD" w14:textId="77777777" w:rsidR="00AC377B" w:rsidRPr="001C1748" w:rsidRDefault="00AC377B" w:rsidP="00AC377B">
                            <w:pPr>
                              <w:pStyle w:val="NoSpacing"/>
                              <w:spacing w:line="240" w:lineRule="auto"/>
                              <w:rPr>
                                <w:rFonts w:ascii="Calibri" w:hAnsi="Calibri" w:cs="Calibri"/>
                                <w:bCs/>
                                <w:i/>
                                <w:color w:val="000000"/>
                              </w:rPr>
                            </w:pPr>
                          </w:p>
                        </w:txbxContent>
                      </wps:txbx>
                      <wps:bodyPr rot="0" vert="horz" wrap="square" lIns="91440" tIns="45720" rIns="91440" bIns="45720" anchor="t" anchorCtr="0" upright="1">
                        <a:noAutofit/>
                      </wps:bodyPr>
                    </wps:wsp>
                  </a:graphicData>
                </a:graphic>
              </wp:inline>
            </w:drawing>
          </mc:Choice>
          <mc:Fallback>
            <w:pict>
              <v:shape w14:anchorId="4FA15CBE" id="Text Box 9" o:spid="_x0000_s1044" type="#_x0000_t202" style="width:387.35pt;height:3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" fillcolor="#c6d9f1">
                <v:path arrowok="t"/>
                <v:textbox>
                  <w:txbxContent>
                    <w:p w14:paraId="41F4F2BE"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get 'myFirstTable', '</w:t>
                      </w:r>
                      <w:r>
                        <w:rPr>
                          <w:rFonts w:ascii="Calibri" w:hAnsi="Calibri" w:cs="Calibri"/>
                          <w:bCs/>
                          <w:i/>
                          <w:color w:val="000000"/>
                        </w:rPr>
                        <w:t>100</w:t>
                      </w:r>
                      <w:r w:rsidRPr="001C1748">
                        <w:rPr>
                          <w:rFonts w:ascii="Calibri" w:hAnsi="Calibri" w:cs="Calibri"/>
                          <w:bCs/>
                          <w:i/>
                          <w:color w:val="000000"/>
                        </w:rPr>
                        <w:t>'</w:t>
                      </w:r>
                    </w:p>
                    <w:p w14:paraId="6D113298" w14:textId="77777777" w:rsidR="00AC377B" w:rsidRPr="001C1748" w:rsidRDefault="00AC377B" w:rsidP="00AC377B">
                      <w:pPr>
                        <w:pStyle w:val="NoSpacing"/>
                        <w:spacing w:line="240" w:lineRule="auto"/>
                        <w:rPr>
                          <w:rFonts w:ascii="Calibri" w:hAnsi="Calibri" w:cs="Calibri"/>
                          <w:bCs/>
                          <w:i/>
                          <w:color w:val="000000"/>
                        </w:rPr>
                      </w:pPr>
                      <w:r w:rsidRPr="001C1748">
                        <w:rPr>
                          <w:rFonts w:ascii="Calibri" w:hAnsi="Calibri" w:cs="Calibri"/>
                          <w:bCs/>
                          <w:i/>
                          <w:color w:val="000000"/>
                        </w:rPr>
                        <w:t>hbase&gt; get 'myFirstTable', '</w:t>
                      </w:r>
                      <w:r>
                        <w:rPr>
                          <w:rFonts w:ascii="Calibri" w:hAnsi="Calibri" w:cs="Calibri"/>
                          <w:bCs/>
                          <w:i/>
                          <w:color w:val="000000"/>
                        </w:rPr>
                        <w:t>100</w:t>
                      </w:r>
                      <w:r w:rsidRPr="001C1748">
                        <w:rPr>
                          <w:rFonts w:ascii="Calibri" w:hAnsi="Calibri" w:cs="Calibri"/>
                          <w:bCs/>
                          <w:i/>
                          <w:color w:val="000000"/>
                        </w:rPr>
                        <w:t>', {TIMERANGE =&gt; [</w:t>
                      </w:r>
                      <w:r>
                        <w:rPr>
                          <w:rFonts w:ascii="Calibri" w:hAnsi="Calibri" w:cs="Calibri"/>
                          <w:i/>
                          <w:color w:val="000000"/>
                        </w:rPr>
                        <w:t>1400000</w:t>
                      </w:r>
                      <w:r w:rsidRPr="001C1748">
                        <w:rPr>
                          <w:rFonts w:ascii="Calibri" w:hAnsi="Calibri" w:cs="Calibri"/>
                          <w:bCs/>
                          <w:i/>
                          <w:color w:val="000000"/>
                        </w:rPr>
                        <w:t xml:space="preserve">, </w:t>
                      </w:r>
                      <w:r>
                        <w:rPr>
                          <w:rFonts w:ascii="Calibri" w:hAnsi="Calibri" w:cs="Calibri"/>
                          <w:i/>
                          <w:color w:val="000000"/>
                        </w:rPr>
                        <w:t>1500000</w:t>
                      </w:r>
                      <w:r w:rsidRPr="001C1748">
                        <w:rPr>
                          <w:rFonts w:ascii="Calibri" w:hAnsi="Calibri" w:cs="Calibri"/>
                          <w:bCs/>
                          <w:i/>
                          <w:color w:val="000000"/>
                        </w:rPr>
                        <w:t>]}</w:t>
                      </w:r>
                    </w:p>
                    <w:p w14:paraId="47CEEDAD" w14:textId="77777777" w:rsidR="00AC377B" w:rsidRPr="001C1748" w:rsidRDefault="00AC377B" w:rsidP="00AC377B">
                      <w:pPr>
                        <w:pStyle w:val="NoSpacing"/>
                        <w:spacing w:line="240" w:lineRule="auto"/>
                        <w:rPr>
                          <w:rFonts w:ascii="Calibri" w:hAnsi="Calibri" w:cs="Calibri"/>
                          <w:bCs/>
                          <w:i/>
                          <w:color w:val="000000"/>
                        </w:rPr>
                      </w:pPr>
                    </w:p>
                  </w:txbxContent>
                </v:textbox>
                <w10:anchorlock/>
              </v:shape>
            </w:pict>
          </mc:Fallback>
        </mc:AlternateContent>
      </w:r>
    </w:p>
    <w:p w14:paraId="2C6636E4" w14:textId="77777777" w:rsidR="00AC377B" w:rsidRDefault="00AC377B" w:rsidP="00AC377B">
      <w:pPr>
        <w:ind w:firstLine="720"/>
      </w:pPr>
      <w:r>
        <w:t>The following commands get a single column or selected columns by specifying the column-family name and the column name/names:</w:t>
      </w:r>
    </w:p>
    <w:p w14:paraId="68549806" w14:textId="77777777" w:rsidR="00AC377B" w:rsidRDefault="00AC377B" w:rsidP="00AC377B">
      <w:r>
        <w:rPr>
          <w:lang w:eastAsia="zh-TW"/>
        </w:rPr>
        <mc:AlternateContent>
          <mc:Choice Requires="wps">
            <w:drawing>
              <wp:inline distT="0" distB="0" distL="0" distR="0" wp14:anchorId="66D74BFF" wp14:editId="6C8B6B0C">
                <wp:extent cx="5818909" cy="494665"/>
                <wp:effectExtent l="0" t="0" r="10795" b="10160"/>
                <wp:docPr id="212787875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18909" cy="494665"/>
                        </a:xfrm>
                        <a:prstGeom prst="rect">
                          <a:avLst/>
                        </a:prstGeom>
                        <a:solidFill>
                          <a:srgbClr val="C6D9F1"/>
                        </a:solidFill>
                        <a:ln w="9525">
                          <a:solidFill>
                            <a:srgbClr val="000000"/>
                          </a:solidFill>
                          <a:miter lim="800000"/>
                          <a:headEnd/>
                          <a:tailEnd/>
                        </a:ln>
                      </wps:spPr>
                      <wps:txbx>
                        <w:txbxContent>
                          <w:p w14:paraId="31630802"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get 'myFirstTable', '</w:t>
                            </w:r>
                            <w:r>
                              <w:rPr>
                                <w:rFonts w:ascii="Calibri" w:hAnsi="Calibri" w:cs="Calibri"/>
                                <w:i/>
                                <w:color w:val="000000"/>
                              </w:rPr>
                              <w:t>100</w:t>
                            </w:r>
                            <w:r w:rsidRPr="001C1748">
                              <w:rPr>
                                <w:rFonts w:ascii="Calibri" w:hAnsi="Calibri" w:cs="Calibri"/>
                                <w:i/>
                                <w:color w:val="000000"/>
                              </w:rPr>
                              <w:t>', {COLUMN =&gt; '</w:t>
                            </w:r>
                            <w:r>
                              <w:rPr>
                                <w:rFonts w:ascii="Calibri" w:hAnsi="Calibri" w:cs="Calibri"/>
                                <w:i/>
                                <w:color w:val="000000"/>
                              </w:rPr>
                              <w:t>familyOne:price</w:t>
                            </w:r>
                            <w:r w:rsidRPr="001C1748">
                              <w:rPr>
                                <w:rFonts w:ascii="Calibri" w:hAnsi="Calibri" w:cs="Calibri"/>
                                <w:i/>
                                <w:color w:val="000000"/>
                              </w:rPr>
                              <w:t>'}</w:t>
                            </w:r>
                          </w:p>
                          <w:p w14:paraId="3F371276"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get 'myFirstTable', '</w:t>
                            </w:r>
                            <w:r>
                              <w:rPr>
                                <w:rFonts w:ascii="Calibri" w:hAnsi="Calibri" w:cs="Calibri"/>
                                <w:i/>
                                <w:color w:val="000000"/>
                              </w:rPr>
                              <w:t>101</w:t>
                            </w:r>
                            <w:r w:rsidRPr="001C1748">
                              <w:rPr>
                                <w:rFonts w:ascii="Calibri" w:hAnsi="Calibri" w:cs="Calibri"/>
                                <w:i/>
                                <w:color w:val="000000"/>
                              </w:rPr>
                              <w:t>', {COLUMN =&gt; ['</w:t>
                            </w:r>
                            <w:r>
                              <w:rPr>
                                <w:rFonts w:ascii="Calibri" w:hAnsi="Calibri" w:cs="Calibri"/>
                                <w:i/>
                                <w:color w:val="000000"/>
                              </w:rPr>
                              <w:t>familyOne:price</w:t>
                            </w:r>
                            <w:r w:rsidRPr="001C1748">
                              <w:rPr>
                                <w:rFonts w:ascii="Calibri" w:hAnsi="Calibri" w:cs="Calibri"/>
                                <w:i/>
                                <w:color w:val="000000"/>
                              </w:rPr>
                              <w:t xml:space="preserve">', </w:t>
                            </w:r>
                            <w:r>
                              <w:rPr>
                                <w:rFonts w:ascii="Calibri" w:hAnsi="Calibri" w:cs="Calibri"/>
                                <w:i/>
                                <w:color w:val="000000"/>
                              </w:rPr>
                              <w:t>familyOne:quantity</w:t>
                            </w:r>
                            <w:r w:rsidRPr="001C1748">
                              <w:rPr>
                                <w:rFonts w:ascii="Calibri" w:hAnsi="Calibri" w:cs="Calibri"/>
                                <w:i/>
                                <w:color w:val="000000"/>
                              </w:rPr>
                              <w:t>']}</w:t>
                            </w:r>
                          </w:p>
                        </w:txbxContent>
                      </wps:txbx>
                      <wps:bodyPr rot="0" vert="horz" wrap="square" lIns="91440" tIns="45720" rIns="91440" bIns="45720" anchor="t" anchorCtr="0" upright="1">
                        <a:spAutoFit/>
                      </wps:bodyPr>
                    </wps:wsp>
                  </a:graphicData>
                </a:graphic>
              </wp:inline>
            </w:drawing>
          </mc:Choice>
          <mc:Fallback>
            <w:pict>
              <v:shape w14:anchorId="66D74BFF" id="Text Box 7" o:spid="_x0000_s1045" type="#_x0000_t202" style="width:458.2pt;height:3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" fillcolor="#c6d9f1">
                <v:path arrowok="t"/>
                <v:textbox style="mso-fit-shape-to-text:t">
                  <w:txbxContent>
                    <w:p w14:paraId="31630802"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get 'myFirstTable', '</w:t>
                      </w:r>
                      <w:r>
                        <w:rPr>
                          <w:rFonts w:ascii="Calibri" w:hAnsi="Calibri" w:cs="Calibri"/>
                          <w:i/>
                          <w:color w:val="000000"/>
                        </w:rPr>
                        <w:t>100</w:t>
                      </w:r>
                      <w:r w:rsidRPr="001C1748">
                        <w:rPr>
                          <w:rFonts w:ascii="Calibri" w:hAnsi="Calibri" w:cs="Calibri"/>
                          <w:i/>
                          <w:color w:val="000000"/>
                        </w:rPr>
                        <w:t>', {COLUMN =&gt; '</w:t>
                      </w:r>
                      <w:r>
                        <w:rPr>
                          <w:rFonts w:ascii="Calibri" w:hAnsi="Calibri" w:cs="Calibri"/>
                          <w:i/>
                          <w:color w:val="000000"/>
                        </w:rPr>
                        <w:t>familyOne:price</w:t>
                      </w:r>
                      <w:r w:rsidRPr="001C1748">
                        <w:rPr>
                          <w:rFonts w:ascii="Calibri" w:hAnsi="Calibri" w:cs="Calibri"/>
                          <w:i/>
                          <w:color w:val="000000"/>
                        </w:rPr>
                        <w:t>'}</w:t>
                      </w:r>
                    </w:p>
                    <w:p w14:paraId="3F371276"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get 'myFirstTable', '</w:t>
                      </w:r>
                      <w:r>
                        <w:rPr>
                          <w:rFonts w:ascii="Calibri" w:hAnsi="Calibri" w:cs="Calibri"/>
                          <w:i/>
                          <w:color w:val="000000"/>
                        </w:rPr>
                        <w:t>101</w:t>
                      </w:r>
                      <w:r w:rsidRPr="001C1748">
                        <w:rPr>
                          <w:rFonts w:ascii="Calibri" w:hAnsi="Calibri" w:cs="Calibri"/>
                          <w:i/>
                          <w:color w:val="000000"/>
                        </w:rPr>
                        <w:t>', {COLUMN =&gt; ['</w:t>
                      </w:r>
                      <w:r>
                        <w:rPr>
                          <w:rFonts w:ascii="Calibri" w:hAnsi="Calibri" w:cs="Calibri"/>
                          <w:i/>
                          <w:color w:val="000000"/>
                        </w:rPr>
                        <w:t>familyOne:price</w:t>
                      </w:r>
                      <w:r w:rsidRPr="001C1748">
                        <w:rPr>
                          <w:rFonts w:ascii="Calibri" w:hAnsi="Calibri" w:cs="Calibri"/>
                          <w:i/>
                          <w:color w:val="000000"/>
                        </w:rPr>
                        <w:t xml:space="preserve">', </w:t>
                      </w:r>
                      <w:r>
                        <w:rPr>
                          <w:rFonts w:ascii="Calibri" w:hAnsi="Calibri" w:cs="Calibri"/>
                          <w:i/>
                          <w:color w:val="000000"/>
                        </w:rPr>
                        <w:t>familyOne:quantity</w:t>
                      </w:r>
                      <w:r w:rsidRPr="001C1748">
                        <w:rPr>
                          <w:rFonts w:ascii="Calibri" w:hAnsi="Calibri" w:cs="Calibri"/>
                          <w:i/>
                          <w:color w:val="000000"/>
                        </w:rPr>
                        <w:t>']}</w:t>
                      </w:r>
                    </w:p>
                  </w:txbxContent>
                </v:textbox>
                <w10:anchorlock/>
              </v:shape>
            </w:pict>
          </mc:Fallback>
        </mc:AlternateContent>
      </w:r>
      <w:r>
        <w:t xml:space="preserve"> </w:t>
      </w:r>
    </w:p>
    <w:p w14:paraId="10591E29" w14:textId="77777777" w:rsidR="00AC377B" w:rsidRDefault="00AC377B" w:rsidP="00AC377B">
      <w:r>
        <w:t xml:space="preserve"> </w:t>
      </w:r>
      <w:r>
        <w:tab/>
        <w:t xml:space="preserve">The </w:t>
      </w:r>
      <w:r w:rsidRPr="00AF57D0">
        <w:rPr>
          <w:rStyle w:val="Code"/>
        </w:rPr>
        <w:t>get</w:t>
      </w:r>
      <w:r>
        <w:t xml:space="preserve"> command is also used to select information in a defined column with a specific </w:t>
      </w:r>
      <w:r w:rsidRPr="00890730">
        <w:t>timestamp</w:t>
      </w:r>
      <w:r>
        <w:t xml:space="preserve"> (first line) or to select all the values in a defined column for all possible versions up to the specified version (second line):</w:t>
      </w:r>
    </w:p>
    <w:p w14:paraId="45E6C7A9" w14:textId="77777777" w:rsidR="00AC377B" w:rsidRDefault="00AC377B" w:rsidP="00AC377B">
      <w:r>
        <w:rPr>
          <w:lang w:eastAsia="zh-TW"/>
        </w:rPr>
        <w:lastRenderedPageBreak/>
        <mc:AlternateContent>
          <mc:Choice Requires="wps">
            <w:drawing>
              <wp:inline distT="0" distB="0" distL="0" distR="0" wp14:anchorId="3B969D67" wp14:editId="1C213D6E">
                <wp:extent cx="5818505" cy="494665"/>
                <wp:effectExtent l="0" t="0" r="10795" b="14605"/>
                <wp:docPr id="212787875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18505" cy="494665"/>
                        </a:xfrm>
                        <a:prstGeom prst="rect">
                          <a:avLst/>
                        </a:prstGeom>
                        <a:solidFill>
                          <a:srgbClr val="C6D9F1"/>
                        </a:solidFill>
                        <a:ln w="9525">
                          <a:solidFill>
                            <a:srgbClr val="000000"/>
                          </a:solidFill>
                          <a:miter lim="800000"/>
                          <a:headEnd/>
                          <a:tailEnd/>
                        </a:ln>
                      </wps:spPr>
                      <wps:txbx>
                        <w:txbxContent>
                          <w:p w14:paraId="374C8C09"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get 'myFirstTable', '</w:t>
                            </w:r>
                            <w:r>
                              <w:rPr>
                                <w:rFonts w:ascii="Calibri" w:hAnsi="Calibri" w:cs="Calibri"/>
                                <w:i/>
                                <w:color w:val="000000"/>
                              </w:rPr>
                              <w:t>101</w:t>
                            </w:r>
                            <w:r w:rsidRPr="001C1748">
                              <w:rPr>
                                <w:rFonts w:ascii="Calibri" w:hAnsi="Calibri" w:cs="Calibri"/>
                                <w:i/>
                                <w:color w:val="000000"/>
                              </w:rPr>
                              <w:t>', {COLUMN =&gt; '</w:t>
                            </w:r>
                            <w:r>
                              <w:rPr>
                                <w:rFonts w:ascii="Calibri" w:hAnsi="Calibri" w:cs="Calibri"/>
                                <w:i/>
                                <w:color w:val="000000"/>
                              </w:rPr>
                              <w:t>familyOne:price</w:t>
                            </w:r>
                            <w:r w:rsidRPr="001C1748">
                              <w:rPr>
                                <w:rFonts w:ascii="Calibri" w:hAnsi="Calibri" w:cs="Calibri"/>
                                <w:i/>
                                <w:color w:val="000000"/>
                              </w:rPr>
                              <w:t xml:space="preserve">', TIMESTAMP =&gt; </w:t>
                            </w:r>
                            <w:r>
                              <w:rPr>
                                <w:rFonts w:ascii="Calibri" w:hAnsi="Calibri" w:cs="Calibri"/>
                                <w:i/>
                                <w:color w:val="000000"/>
                              </w:rPr>
                              <w:t>1450445</w:t>
                            </w:r>
                            <w:r w:rsidRPr="001C1748">
                              <w:rPr>
                                <w:rFonts w:ascii="Calibri" w:hAnsi="Calibri" w:cs="Calibri"/>
                                <w:i/>
                                <w:color w:val="000000"/>
                              </w:rPr>
                              <w:t>}</w:t>
                            </w:r>
                          </w:p>
                          <w:p w14:paraId="0EA516FB"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get 'myFirstTable', '</w:t>
                            </w:r>
                            <w:r>
                              <w:rPr>
                                <w:rFonts w:ascii="Calibri" w:hAnsi="Calibri" w:cs="Calibri"/>
                                <w:i/>
                                <w:color w:val="000000"/>
                              </w:rPr>
                              <w:t>100</w:t>
                            </w:r>
                            <w:r w:rsidRPr="001C1748">
                              <w:rPr>
                                <w:rFonts w:ascii="Calibri" w:hAnsi="Calibri" w:cs="Calibri"/>
                                <w:i/>
                                <w:color w:val="000000"/>
                              </w:rPr>
                              <w:t>', {COLUMN =&gt;'</w:t>
                            </w:r>
                            <w:r>
                              <w:rPr>
                                <w:rFonts w:ascii="Calibri" w:hAnsi="Calibri" w:cs="Calibri"/>
                                <w:i/>
                                <w:color w:val="000000"/>
                              </w:rPr>
                              <w:t>familyOne:price</w:t>
                            </w:r>
                            <w:r w:rsidRPr="001C1748">
                              <w:rPr>
                                <w:rFonts w:ascii="Calibri" w:hAnsi="Calibri" w:cs="Calibri"/>
                                <w:i/>
                                <w:color w:val="000000"/>
                              </w:rPr>
                              <w:t>', VERSIONS =&gt; 4}</w:t>
                            </w:r>
                          </w:p>
                        </w:txbxContent>
                      </wps:txbx>
                      <wps:bodyPr rot="0" vert="horz" wrap="square" lIns="91440" tIns="45720" rIns="91440" bIns="45720" anchor="t" anchorCtr="0" upright="1">
                        <a:spAutoFit/>
                      </wps:bodyPr>
                    </wps:wsp>
                  </a:graphicData>
                </a:graphic>
              </wp:inline>
            </w:drawing>
          </mc:Choice>
          <mc:Fallback>
            <w:pict>
              <v:shape w14:anchorId="3B969D67" id="Text Box 6" o:spid="_x0000_s1046" type="#_x0000_t202" style="width:458.15pt;height:3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" fillcolor="#c6d9f1">
                <v:path arrowok="t"/>
                <v:textbox style="mso-fit-shape-to-text:t">
                  <w:txbxContent>
                    <w:p w14:paraId="374C8C09" w14:textId="77777777" w:rsidR="00AC377B" w:rsidRDefault="00AC377B" w:rsidP="00AC377B">
                      <w:pPr>
                        <w:spacing w:line="240" w:lineRule="auto"/>
                        <w:rPr>
                          <w:rFonts w:ascii="Calibri" w:hAnsi="Calibri" w:cs="Calibri"/>
                          <w:i/>
                          <w:color w:val="000000"/>
                        </w:rPr>
                      </w:pPr>
                      <w:r w:rsidRPr="001C1748">
                        <w:rPr>
                          <w:rFonts w:ascii="Calibri" w:hAnsi="Calibri" w:cs="Calibri"/>
                          <w:i/>
                          <w:color w:val="000000"/>
                        </w:rPr>
                        <w:t>hbase&gt; get 'myFirstTable', '</w:t>
                      </w:r>
                      <w:r>
                        <w:rPr>
                          <w:rFonts w:ascii="Calibri" w:hAnsi="Calibri" w:cs="Calibri"/>
                          <w:i/>
                          <w:color w:val="000000"/>
                        </w:rPr>
                        <w:t>101</w:t>
                      </w:r>
                      <w:r w:rsidRPr="001C1748">
                        <w:rPr>
                          <w:rFonts w:ascii="Calibri" w:hAnsi="Calibri" w:cs="Calibri"/>
                          <w:i/>
                          <w:color w:val="000000"/>
                        </w:rPr>
                        <w:t>', {COLUMN =&gt; '</w:t>
                      </w:r>
                      <w:r>
                        <w:rPr>
                          <w:rFonts w:ascii="Calibri" w:hAnsi="Calibri" w:cs="Calibri"/>
                          <w:i/>
                          <w:color w:val="000000"/>
                        </w:rPr>
                        <w:t>familyOne:price</w:t>
                      </w:r>
                      <w:r w:rsidRPr="001C1748">
                        <w:rPr>
                          <w:rFonts w:ascii="Calibri" w:hAnsi="Calibri" w:cs="Calibri"/>
                          <w:i/>
                          <w:color w:val="000000"/>
                        </w:rPr>
                        <w:t xml:space="preserve">', TIMESTAMP =&gt; </w:t>
                      </w:r>
                      <w:r>
                        <w:rPr>
                          <w:rFonts w:ascii="Calibri" w:hAnsi="Calibri" w:cs="Calibri"/>
                          <w:i/>
                          <w:color w:val="000000"/>
                        </w:rPr>
                        <w:t>1450445</w:t>
                      </w:r>
                      <w:r w:rsidRPr="001C1748">
                        <w:rPr>
                          <w:rFonts w:ascii="Calibri" w:hAnsi="Calibri" w:cs="Calibri"/>
                          <w:i/>
                          <w:color w:val="000000"/>
                        </w:rPr>
                        <w:t>}</w:t>
                      </w:r>
                    </w:p>
                    <w:p w14:paraId="0EA516FB" w14:textId="77777777" w:rsidR="00AC377B" w:rsidRPr="001C1748" w:rsidRDefault="00AC377B" w:rsidP="00AC377B">
                      <w:pPr>
                        <w:spacing w:line="240" w:lineRule="auto"/>
                        <w:rPr>
                          <w:rFonts w:ascii="Calibri" w:hAnsi="Calibri" w:cs="Calibri"/>
                          <w:i/>
                          <w:color w:val="000000"/>
                        </w:rPr>
                      </w:pPr>
                      <w:r w:rsidRPr="001C1748">
                        <w:rPr>
                          <w:rFonts w:ascii="Calibri" w:hAnsi="Calibri" w:cs="Calibri"/>
                          <w:i/>
                          <w:color w:val="000000"/>
                        </w:rPr>
                        <w:t>hbase&gt; get 'myFirstTable', '</w:t>
                      </w:r>
                      <w:r>
                        <w:rPr>
                          <w:rFonts w:ascii="Calibri" w:hAnsi="Calibri" w:cs="Calibri"/>
                          <w:i/>
                          <w:color w:val="000000"/>
                        </w:rPr>
                        <w:t>100</w:t>
                      </w:r>
                      <w:r w:rsidRPr="001C1748">
                        <w:rPr>
                          <w:rFonts w:ascii="Calibri" w:hAnsi="Calibri" w:cs="Calibri"/>
                          <w:i/>
                          <w:color w:val="000000"/>
                        </w:rPr>
                        <w:t>', {COLUMN =&gt;'</w:t>
                      </w:r>
                      <w:r>
                        <w:rPr>
                          <w:rFonts w:ascii="Calibri" w:hAnsi="Calibri" w:cs="Calibri"/>
                          <w:i/>
                          <w:color w:val="000000"/>
                        </w:rPr>
                        <w:t>familyOne:price</w:t>
                      </w:r>
                      <w:r w:rsidRPr="001C1748">
                        <w:rPr>
                          <w:rFonts w:ascii="Calibri" w:hAnsi="Calibri" w:cs="Calibri"/>
                          <w:i/>
                          <w:color w:val="000000"/>
                        </w:rPr>
                        <w:t>', VERSIONS =&gt; 4}</w:t>
                      </w:r>
                    </w:p>
                  </w:txbxContent>
                </v:textbox>
                <w10:anchorlock/>
              </v:shape>
            </w:pict>
          </mc:Fallback>
        </mc:AlternateContent>
      </w:r>
    </w:p>
    <w:p w14:paraId="41868426" w14:textId="77777777" w:rsidR="00AC377B" w:rsidRDefault="00AC377B" w:rsidP="00AC377B">
      <w:pPr>
        <w:pStyle w:val="Heading4"/>
      </w:pPr>
      <w:r>
        <w:t>Scan Commands</w:t>
      </w:r>
    </w:p>
    <w:p w14:paraId="608872E7" w14:textId="77777777" w:rsidR="00AC377B" w:rsidRDefault="00AC377B" w:rsidP="00AC377B">
      <w:pPr>
        <w:ind w:firstLine="720"/>
      </w:pPr>
      <w:r>
        <w:t xml:space="preserve"> This section introduces some other properties used with </w:t>
      </w:r>
      <w:r w:rsidRPr="00AF57D0">
        <w:rPr>
          <w:rStyle w:val="Code"/>
        </w:rPr>
        <w:t>scan</w:t>
      </w:r>
      <w:r>
        <w:t xml:space="preserve"> commands in the </w:t>
      </w:r>
      <w:r w:rsidRPr="00AF57D0">
        <w:rPr>
          <w:rStyle w:val="Code"/>
        </w:rPr>
        <w:t>myFirstTable</w:t>
      </w:r>
      <w:r>
        <w:t xml:space="preserve"> table. These specifications include selecting a single column (such as </w:t>
      </w:r>
      <w:r w:rsidRPr="003877B7">
        <w:rPr>
          <w:rStyle w:val="Code"/>
        </w:rPr>
        <w:t>familyOne:price</w:t>
      </w:r>
      <w:r>
        <w:t xml:space="preserve">) or more than one column (such as </w:t>
      </w:r>
      <w:r w:rsidRPr="003877B7">
        <w:rPr>
          <w:rStyle w:val="Code"/>
        </w:rPr>
        <w:t>familyOne:price</w:t>
      </w:r>
      <w:r>
        <w:t xml:space="preserve">, </w:t>
      </w:r>
      <w:r w:rsidRPr="003877B7">
        <w:rPr>
          <w:rStyle w:val="Code"/>
        </w:rPr>
        <w:t>familyOne:quantity</w:t>
      </w:r>
      <w:r>
        <w:t>). You may also choose to display how many rows you want to scan (</w:t>
      </w:r>
      <w:r w:rsidRPr="00AF57D0">
        <w:rPr>
          <w:rStyle w:val="Code"/>
        </w:rPr>
        <w:t>LIMIT</w:t>
      </w:r>
      <w:r>
        <w:t>) or which row to start (</w:t>
      </w:r>
      <w:r w:rsidRPr="00AF57D0">
        <w:rPr>
          <w:rStyle w:val="Code"/>
        </w:rPr>
        <w:t>STARTROW</w:t>
      </w:r>
      <w:r>
        <w:t>) or stop (</w:t>
      </w:r>
      <w:r w:rsidRPr="00AF57D0">
        <w:rPr>
          <w:rStyle w:val="Code"/>
        </w:rPr>
        <w:t>STOPROW</w:t>
      </w:r>
      <w:r>
        <w:t>) the scanning process. You can also set the time range (</w:t>
      </w:r>
      <w:r w:rsidRPr="00AF57D0">
        <w:rPr>
          <w:rStyle w:val="Code"/>
        </w:rPr>
        <w:t>TIMERANGE</w:t>
      </w:r>
      <w:r>
        <w:t>), as shown:</w:t>
      </w:r>
    </w:p>
    <w:p w14:paraId="6DAD0499" w14:textId="77777777" w:rsidR="00AC377B" w:rsidRDefault="00AC377B" w:rsidP="00AC377B">
      <w:r>
        <w:rPr>
          <w:lang w:eastAsia="zh-TW"/>
        </w:rPr>
        <mc:AlternateContent>
          <mc:Choice Requires="wps">
            <w:drawing>
              <wp:inline distT="0" distB="0" distL="0" distR="0" wp14:anchorId="423E639A" wp14:editId="6E7FDF16">
                <wp:extent cx="5451676" cy="1280160"/>
                <wp:effectExtent l="0" t="0" r="9525" b="15240"/>
                <wp:docPr id="212787875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451676" cy="1280160"/>
                        </a:xfrm>
                        <a:prstGeom prst="rect">
                          <a:avLst/>
                        </a:prstGeom>
                        <a:solidFill>
                          <a:srgbClr val="C6D9F1"/>
                        </a:solidFill>
                        <a:ln w="9525">
                          <a:solidFill>
                            <a:srgbClr val="000000"/>
                          </a:solidFill>
                          <a:miter lim="800000"/>
                          <a:headEnd/>
                          <a:tailEnd/>
                        </a:ln>
                      </wps:spPr>
                      <wps:txbx>
                        <w:txbxContent>
                          <w:p w14:paraId="3E5A8461" w14:textId="77777777" w:rsidR="00AC377B" w:rsidRDefault="00AC377B" w:rsidP="00AC377B">
                            <w:pPr>
                              <w:spacing w:line="240" w:lineRule="auto"/>
                              <w:rPr>
                                <w:rFonts w:ascii="Calibri" w:hAnsi="Calibri" w:cs="Calibri"/>
                                <w:i/>
                                <w:color w:val="000000"/>
                                <w:szCs w:val="21"/>
                              </w:rPr>
                            </w:pPr>
                            <w:r w:rsidRPr="003076E3">
                              <w:rPr>
                                <w:rFonts w:ascii="Calibri" w:hAnsi="Calibri" w:cs="Calibri"/>
                                <w:i/>
                                <w:color w:val="000000"/>
                                <w:szCs w:val="21"/>
                              </w:rPr>
                              <w:t>hbase&gt; scan 'myFirstTable', {COLUMNS =&gt; ['</w:t>
                            </w:r>
                            <w:r w:rsidRPr="003877B7">
                              <w:rPr>
                                <w:rStyle w:val="Code"/>
                              </w:rPr>
                              <w:t>familyOne:price</w:t>
                            </w:r>
                            <w:r w:rsidRPr="003076E3">
                              <w:rPr>
                                <w:rFonts w:ascii="Calibri" w:hAnsi="Calibri" w:cs="Calibri"/>
                                <w:i/>
                                <w:color w:val="000000"/>
                                <w:szCs w:val="21"/>
                              </w:rPr>
                              <w:t>', '</w:t>
                            </w:r>
                            <w:r w:rsidRPr="003877B7">
                              <w:rPr>
                                <w:rStyle w:val="Code"/>
                              </w:rPr>
                              <w:t>familyOne:</w:t>
                            </w:r>
                            <w:r>
                              <w:rPr>
                                <w:rStyle w:val="Code"/>
                              </w:rPr>
                              <w:t>quantity</w:t>
                            </w:r>
                            <w:r w:rsidRPr="003076E3">
                              <w:rPr>
                                <w:rFonts w:ascii="Calibri" w:hAnsi="Calibri" w:cs="Calibri"/>
                                <w:i/>
                                <w:color w:val="000000"/>
                                <w:szCs w:val="21"/>
                              </w:rPr>
                              <w:t xml:space="preserve">'], LIMIT =&gt; </w:t>
                            </w:r>
                            <w:r>
                              <w:rPr>
                                <w:rFonts w:ascii="Calibri" w:hAnsi="Calibri" w:cs="Calibri"/>
                                <w:i/>
                                <w:color w:val="000000"/>
                                <w:szCs w:val="21"/>
                              </w:rPr>
                              <w:t>5</w:t>
                            </w:r>
                            <w:r w:rsidRPr="003076E3">
                              <w:rPr>
                                <w:rFonts w:ascii="Calibri" w:hAnsi="Calibri" w:cs="Calibri"/>
                                <w:i/>
                                <w:color w:val="000000"/>
                                <w:szCs w:val="21"/>
                              </w:rPr>
                              <w:t>, STARTROW =&gt; '</w:t>
                            </w:r>
                            <w:r>
                              <w:rPr>
                                <w:rFonts w:ascii="Calibri" w:hAnsi="Calibri" w:cs="Calibri"/>
                                <w:i/>
                                <w:color w:val="000000"/>
                                <w:szCs w:val="21"/>
                              </w:rPr>
                              <w:t>100</w:t>
                            </w:r>
                            <w:r w:rsidRPr="003076E3">
                              <w:rPr>
                                <w:rFonts w:ascii="Calibri" w:hAnsi="Calibri" w:cs="Calibri"/>
                                <w:i/>
                                <w:color w:val="000000"/>
                                <w:szCs w:val="21"/>
                              </w:rPr>
                              <w:t>'}</w:t>
                            </w:r>
                          </w:p>
                          <w:p w14:paraId="31954C70" w14:textId="77777777" w:rsidR="00AC377B" w:rsidRPr="003076E3" w:rsidRDefault="00AC377B" w:rsidP="00AC377B">
                            <w:pPr>
                              <w:spacing w:line="240" w:lineRule="auto"/>
                              <w:rPr>
                                <w:rFonts w:ascii="Calibri" w:hAnsi="Calibri" w:cs="Calibri"/>
                                <w:i/>
                                <w:color w:val="000000"/>
                                <w:szCs w:val="21"/>
                              </w:rPr>
                            </w:pPr>
                            <w:r w:rsidRPr="003076E3">
                              <w:rPr>
                                <w:rFonts w:ascii="Calibri" w:hAnsi="Calibri" w:cs="Calibri"/>
                                <w:i/>
                                <w:color w:val="000000"/>
                                <w:szCs w:val="21"/>
                              </w:rPr>
                              <w:t>hbase&gt; scan 'myFirstTable', {COLUMNS =&gt; ['</w:t>
                            </w:r>
                            <w:r w:rsidRPr="003877B7">
                              <w:rPr>
                                <w:rStyle w:val="Code"/>
                              </w:rPr>
                              <w:t>familyOne:price</w:t>
                            </w:r>
                            <w:r w:rsidRPr="003076E3">
                              <w:rPr>
                                <w:rFonts w:ascii="Calibri" w:hAnsi="Calibri" w:cs="Calibri"/>
                                <w:i/>
                                <w:color w:val="000000"/>
                                <w:szCs w:val="21"/>
                              </w:rPr>
                              <w:t>', '</w:t>
                            </w:r>
                            <w:r w:rsidRPr="003877B7">
                              <w:rPr>
                                <w:rStyle w:val="Code"/>
                              </w:rPr>
                              <w:t>familyOne:</w:t>
                            </w:r>
                            <w:r>
                              <w:rPr>
                                <w:rStyle w:val="Code"/>
                              </w:rPr>
                              <w:t>quantity</w:t>
                            </w:r>
                            <w:r w:rsidRPr="003076E3">
                              <w:rPr>
                                <w:rFonts w:ascii="Calibri" w:hAnsi="Calibri" w:cs="Calibri"/>
                                <w:i/>
                                <w:color w:val="000000"/>
                                <w:szCs w:val="21"/>
                              </w:rPr>
                              <w:t xml:space="preserve">'], LIMIT =&gt; </w:t>
                            </w:r>
                            <w:r>
                              <w:rPr>
                                <w:rFonts w:ascii="Calibri" w:hAnsi="Calibri" w:cs="Calibri"/>
                                <w:i/>
                                <w:color w:val="000000"/>
                                <w:szCs w:val="21"/>
                              </w:rPr>
                              <w:t>10</w:t>
                            </w:r>
                            <w:r w:rsidRPr="003076E3">
                              <w:rPr>
                                <w:rFonts w:ascii="Calibri" w:hAnsi="Calibri" w:cs="Calibri"/>
                                <w:i/>
                                <w:color w:val="000000"/>
                                <w:szCs w:val="21"/>
                              </w:rPr>
                              <w:t>, STARTROW =&gt; '</w:t>
                            </w:r>
                            <w:r>
                              <w:rPr>
                                <w:rFonts w:ascii="Calibri" w:hAnsi="Calibri" w:cs="Calibri"/>
                                <w:i/>
                                <w:color w:val="000000"/>
                                <w:szCs w:val="21"/>
                              </w:rPr>
                              <w:t>100</w:t>
                            </w:r>
                            <w:r w:rsidRPr="003076E3">
                              <w:rPr>
                                <w:rFonts w:ascii="Calibri" w:hAnsi="Calibri" w:cs="Calibri"/>
                                <w:i/>
                                <w:color w:val="000000"/>
                                <w:szCs w:val="21"/>
                              </w:rPr>
                              <w:t>'</w:t>
                            </w:r>
                            <w:r>
                              <w:rPr>
                                <w:rFonts w:ascii="Calibri" w:hAnsi="Calibri" w:cs="Calibri"/>
                                <w:i/>
                                <w:color w:val="000000"/>
                                <w:szCs w:val="21"/>
                              </w:rPr>
                              <w:t>, STOPROW =&gt;105</w:t>
                            </w:r>
                            <w:r w:rsidRPr="003076E3">
                              <w:rPr>
                                <w:rFonts w:ascii="Calibri" w:hAnsi="Calibri" w:cs="Calibri"/>
                                <w:i/>
                                <w:color w:val="000000"/>
                                <w:szCs w:val="21"/>
                              </w:rPr>
                              <w:t>}</w:t>
                            </w:r>
                          </w:p>
                          <w:p w14:paraId="47A23E4D" w14:textId="77777777" w:rsidR="00AC377B" w:rsidRPr="003076E3" w:rsidRDefault="00AC377B" w:rsidP="00AC377B">
                            <w:pPr>
                              <w:spacing w:line="240" w:lineRule="auto"/>
                              <w:rPr>
                                <w:rFonts w:ascii="Calibri" w:hAnsi="Calibri" w:cs="Calibri"/>
                                <w:i/>
                                <w:color w:val="000000"/>
                                <w:szCs w:val="21"/>
                              </w:rPr>
                            </w:pPr>
                            <w:r w:rsidRPr="003076E3">
                              <w:rPr>
                                <w:rFonts w:ascii="Calibri" w:hAnsi="Calibri" w:cs="Calibri"/>
                                <w:i/>
                                <w:color w:val="000000"/>
                                <w:szCs w:val="21"/>
                              </w:rPr>
                              <w:t>hbase&gt; scan 'myFirstTable', {COLUMNS =&gt; '</w:t>
                            </w:r>
                            <w:r w:rsidRPr="00924BBA">
                              <w:rPr>
                                <w:rStyle w:val="Code"/>
                              </w:rPr>
                              <w:t xml:space="preserve"> </w:t>
                            </w:r>
                            <w:r w:rsidRPr="003877B7">
                              <w:rPr>
                                <w:rStyle w:val="Code"/>
                              </w:rPr>
                              <w:t>familyOne:price</w:t>
                            </w:r>
                            <w:r w:rsidRPr="003076E3">
                              <w:rPr>
                                <w:rFonts w:ascii="Calibri" w:hAnsi="Calibri" w:cs="Calibri"/>
                                <w:i/>
                                <w:color w:val="000000"/>
                                <w:szCs w:val="21"/>
                              </w:rPr>
                              <w:t xml:space="preserve"> ', TIMERANGE =&gt; [1303668804, 1303668904]}</w:t>
                            </w:r>
                          </w:p>
                        </w:txbxContent>
                      </wps:txbx>
                      <wps:bodyPr rot="0" vert="horz" wrap="square" lIns="91440" tIns="45720" rIns="91440" bIns="45720" anchor="t" anchorCtr="0" upright="1">
                        <a:noAutofit/>
                      </wps:bodyPr>
                    </wps:wsp>
                  </a:graphicData>
                </a:graphic>
              </wp:inline>
            </w:drawing>
          </mc:Choice>
          <mc:Fallback>
            <w:pict>
              <v:shape w14:anchorId="423E639A" id="Text Box 5" o:spid="_x0000_s1047" type="#_x0000_t202" style="width:429.25pt;height:10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" fillcolor="#c6d9f1">
                <v:path arrowok="t"/>
                <v:textbox>
                  <w:txbxContent>
                    <w:p w14:paraId="3E5A8461" w14:textId="77777777" w:rsidR="00AC377B" w:rsidRDefault="00AC377B" w:rsidP="00AC377B">
                      <w:pPr>
                        <w:spacing w:line="240" w:lineRule="auto"/>
                        <w:rPr>
                          <w:rFonts w:ascii="Calibri" w:hAnsi="Calibri" w:cs="Calibri"/>
                          <w:i/>
                          <w:color w:val="000000"/>
                          <w:szCs w:val="21"/>
                        </w:rPr>
                      </w:pPr>
                      <w:r w:rsidRPr="003076E3">
                        <w:rPr>
                          <w:rFonts w:ascii="Calibri" w:hAnsi="Calibri" w:cs="Calibri"/>
                          <w:i/>
                          <w:color w:val="000000"/>
                          <w:szCs w:val="21"/>
                        </w:rPr>
                        <w:t>hbase&gt; scan 'myFirstTable', {COLUMNS =&gt; ['</w:t>
                      </w:r>
                      <w:r w:rsidRPr="003877B7">
                        <w:rPr>
                          <w:rStyle w:val="Code"/>
                        </w:rPr>
                        <w:t>familyOne:price</w:t>
                      </w:r>
                      <w:r w:rsidRPr="003076E3">
                        <w:rPr>
                          <w:rFonts w:ascii="Calibri" w:hAnsi="Calibri" w:cs="Calibri"/>
                          <w:i/>
                          <w:color w:val="000000"/>
                          <w:szCs w:val="21"/>
                        </w:rPr>
                        <w:t>', '</w:t>
                      </w:r>
                      <w:r w:rsidRPr="003877B7">
                        <w:rPr>
                          <w:rStyle w:val="Code"/>
                        </w:rPr>
                        <w:t>familyOne:</w:t>
                      </w:r>
                      <w:r>
                        <w:rPr>
                          <w:rStyle w:val="Code"/>
                        </w:rPr>
                        <w:t>quantity</w:t>
                      </w:r>
                      <w:r w:rsidRPr="003076E3">
                        <w:rPr>
                          <w:rFonts w:ascii="Calibri" w:hAnsi="Calibri" w:cs="Calibri"/>
                          <w:i/>
                          <w:color w:val="000000"/>
                          <w:szCs w:val="21"/>
                        </w:rPr>
                        <w:t xml:space="preserve">'], LIMIT =&gt; </w:t>
                      </w:r>
                      <w:r>
                        <w:rPr>
                          <w:rFonts w:ascii="Calibri" w:hAnsi="Calibri" w:cs="Calibri"/>
                          <w:i/>
                          <w:color w:val="000000"/>
                          <w:szCs w:val="21"/>
                        </w:rPr>
                        <w:t>5</w:t>
                      </w:r>
                      <w:r w:rsidRPr="003076E3">
                        <w:rPr>
                          <w:rFonts w:ascii="Calibri" w:hAnsi="Calibri" w:cs="Calibri"/>
                          <w:i/>
                          <w:color w:val="000000"/>
                          <w:szCs w:val="21"/>
                        </w:rPr>
                        <w:t>, STARTROW =&gt; '</w:t>
                      </w:r>
                      <w:r>
                        <w:rPr>
                          <w:rFonts w:ascii="Calibri" w:hAnsi="Calibri" w:cs="Calibri"/>
                          <w:i/>
                          <w:color w:val="000000"/>
                          <w:szCs w:val="21"/>
                        </w:rPr>
                        <w:t>100</w:t>
                      </w:r>
                      <w:r w:rsidRPr="003076E3">
                        <w:rPr>
                          <w:rFonts w:ascii="Calibri" w:hAnsi="Calibri" w:cs="Calibri"/>
                          <w:i/>
                          <w:color w:val="000000"/>
                          <w:szCs w:val="21"/>
                        </w:rPr>
                        <w:t>'}</w:t>
                      </w:r>
                    </w:p>
                    <w:p w14:paraId="31954C70" w14:textId="77777777" w:rsidR="00AC377B" w:rsidRPr="003076E3" w:rsidRDefault="00AC377B" w:rsidP="00AC377B">
                      <w:pPr>
                        <w:spacing w:line="240" w:lineRule="auto"/>
                        <w:rPr>
                          <w:rFonts w:ascii="Calibri" w:hAnsi="Calibri" w:cs="Calibri"/>
                          <w:i/>
                          <w:color w:val="000000"/>
                          <w:szCs w:val="21"/>
                        </w:rPr>
                      </w:pPr>
                      <w:r w:rsidRPr="003076E3">
                        <w:rPr>
                          <w:rFonts w:ascii="Calibri" w:hAnsi="Calibri" w:cs="Calibri"/>
                          <w:i/>
                          <w:color w:val="000000"/>
                          <w:szCs w:val="21"/>
                        </w:rPr>
                        <w:t>hbase&gt; scan 'myFirstTable', {COLUMNS =&gt; ['</w:t>
                      </w:r>
                      <w:r w:rsidRPr="003877B7">
                        <w:rPr>
                          <w:rStyle w:val="Code"/>
                        </w:rPr>
                        <w:t>familyOne:price</w:t>
                      </w:r>
                      <w:r w:rsidRPr="003076E3">
                        <w:rPr>
                          <w:rFonts w:ascii="Calibri" w:hAnsi="Calibri" w:cs="Calibri"/>
                          <w:i/>
                          <w:color w:val="000000"/>
                          <w:szCs w:val="21"/>
                        </w:rPr>
                        <w:t>', '</w:t>
                      </w:r>
                      <w:r w:rsidRPr="003877B7">
                        <w:rPr>
                          <w:rStyle w:val="Code"/>
                        </w:rPr>
                        <w:t>familyOne:</w:t>
                      </w:r>
                      <w:r>
                        <w:rPr>
                          <w:rStyle w:val="Code"/>
                        </w:rPr>
                        <w:t>quantity</w:t>
                      </w:r>
                      <w:r w:rsidRPr="003076E3">
                        <w:rPr>
                          <w:rFonts w:ascii="Calibri" w:hAnsi="Calibri" w:cs="Calibri"/>
                          <w:i/>
                          <w:color w:val="000000"/>
                          <w:szCs w:val="21"/>
                        </w:rPr>
                        <w:t xml:space="preserve">'], LIMIT =&gt; </w:t>
                      </w:r>
                      <w:r>
                        <w:rPr>
                          <w:rFonts w:ascii="Calibri" w:hAnsi="Calibri" w:cs="Calibri"/>
                          <w:i/>
                          <w:color w:val="000000"/>
                          <w:szCs w:val="21"/>
                        </w:rPr>
                        <w:t>10</w:t>
                      </w:r>
                      <w:r w:rsidRPr="003076E3">
                        <w:rPr>
                          <w:rFonts w:ascii="Calibri" w:hAnsi="Calibri" w:cs="Calibri"/>
                          <w:i/>
                          <w:color w:val="000000"/>
                          <w:szCs w:val="21"/>
                        </w:rPr>
                        <w:t>, STARTROW =&gt; '</w:t>
                      </w:r>
                      <w:r>
                        <w:rPr>
                          <w:rFonts w:ascii="Calibri" w:hAnsi="Calibri" w:cs="Calibri"/>
                          <w:i/>
                          <w:color w:val="000000"/>
                          <w:szCs w:val="21"/>
                        </w:rPr>
                        <w:t>100</w:t>
                      </w:r>
                      <w:r w:rsidRPr="003076E3">
                        <w:rPr>
                          <w:rFonts w:ascii="Calibri" w:hAnsi="Calibri" w:cs="Calibri"/>
                          <w:i/>
                          <w:color w:val="000000"/>
                          <w:szCs w:val="21"/>
                        </w:rPr>
                        <w:t>'</w:t>
                      </w:r>
                      <w:r>
                        <w:rPr>
                          <w:rFonts w:ascii="Calibri" w:hAnsi="Calibri" w:cs="Calibri"/>
                          <w:i/>
                          <w:color w:val="000000"/>
                          <w:szCs w:val="21"/>
                        </w:rPr>
                        <w:t>, STOPROW =&gt;105</w:t>
                      </w:r>
                      <w:r w:rsidRPr="003076E3">
                        <w:rPr>
                          <w:rFonts w:ascii="Calibri" w:hAnsi="Calibri" w:cs="Calibri"/>
                          <w:i/>
                          <w:color w:val="000000"/>
                          <w:szCs w:val="21"/>
                        </w:rPr>
                        <w:t>}</w:t>
                      </w:r>
                    </w:p>
                    <w:p w14:paraId="47A23E4D" w14:textId="77777777" w:rsidR="00AC377B" w:rsidRPr="003076E3" w:rsidRDefault="00AC377B" w:rsidP="00AC377B">
                      <w:pPr>
                        <w:spacing w:line="240" w:lineRule="auto"/>
                        <w:rPr>
                          <w:rFonts w:ascii="Calibri" w:hAnsi="Calibri" w:cs="Calibri"/>
                          <w:i/>
                          <w:color w:val="000000"/>
                          <w:szCs w:val="21"/>
                        </w:rPr>
                      </w:pPr>
                      <w:r w:rsidRPr="003076E3">
                        <w:rPr>
                          <w:rFonts w:ascii="Calibri" w:hAnsi="Calibri" w:cs="Calibri"/>
                          <w:i/>
                          <w:color w:val="000000"/>
                          <w:szCs w:val="21"/>
                        </w:rPr>
                        <w:t>hbase&gt; scan 'myFirstTable', {COLUMNS =&gt; '</w:t>
                      </w:r>
                      <w:r w:rsidRPr="00924BBA">
                        <w:rPr>
                          <w:rStyle w:val="Code"/>
                        </w:rPr>
                        <w:t xml:space="preserve"> </w:t>
                      </w:r>
                      <w:r w:rsidRPr="003877B7">
                        <w:rPr>
                          <w:rStyle w:val="Code"/>
                        </w:rPr>
                        <w:t>familyOne:price</w:t>
                      </w:r>
                      <w:r w:rsidRPr="003076E3">
                        <w:rPr>
                          <w:rFonts w:ascii="Calibri" w:hAnsi="Calibri" w:cs="Calibri"/>
                          <w:i/>
                          <w:color w:val="000000"/>
                          <w:szCs w:val="21"/>
                        </w:rPr>
                        <w:t xml:space="preserve"> ', TIMERANGE =&gt; [1303668804, 1303668904]}</w:t>
                      </w:r>
                    </w:p>
                  </w:txbxContent>
                </v:textbox>
                <w10:anchorlock/>
              </v:shape>
            </w:pict>
          </mc:Fallback>
        </mc:AlternateContent>
      </w:r>
    </w:p>
    <w:p w14:paraId="21964504" w14:textId="12993FBE" w:rsidR="00AC377B" w:rsidRPr="003877B7" w:rsidRDefault="00AC377B" w:rsidP="00AC377B">
      <w:pPr>
        <w:ind w:firstLine="720"/>
        <w:rPr>
          <w:rFonts w:eastAsiaTheme="majorEastAsia"/>
          <w:szCs w:val="24"/>
        </w:rPr>
      </w:pPr>
      <w:r w:rsidRPr="003877B7">
        <w:rPr>
          <w:rFonts w:eastAsiaTheme="majorEastAsia"/>
          <w:szCs w:val="24"/>
        </w:rPr>
        <w:t xml:space="preserve">A complete list of the HBase commands introduced so far in this chapter is shown in Box </w:t>
      </w:r>
      <w:r w:rsidR="00592A22">
        <w:rPr>
          <w:rFonts w:eastAsiaTheme="majorEastAsia"/>
          <w:szCs w:val="24"/>
        </w:rPr>
        <w:t>1</w:t>
      </w:r>
      <w:r w:rsidRPr="003877B7">
        <w:rPr>
          <w:rFonts w:eastAsiaTheme="majorEastAsia"/>
          <w:szCs w:val="24"/>
        </w:rPr>
        <w:t>.</w:t>
      </w:r>
      <w:r>
        <w:rPr>
          <w:rFonts w:eastAsiaTheme="majorEastAsia"/>
          <w:szCs w:val="24"/>
        </w:rPr>
        <w:t xml:space="preserve"> When you execute them, make sure to replace the row values (</w:t>
      </w:r>
      <w:r w:rsidRPr="00732AD1">
        <w:rPr>
          <w:rStyle w:val="Code"/>
        </w:rPr>
        <w:t>r1</w:t>
      </w:r>
      <w:r>
        <w:rPr>
          <w:rFonts w:eastAsiaTheme="majorEastAsia"/>
          <w:szCs w:val="24"/>
        </w:rPr>
        <w:t>), column names (</w:t>
      </w:r>
      <w:r w:rsidRPr="00732AD1">
        <w:rPr>
          <w:rStyle w:val="Code"/>
        </w:rPr>
        <w:t>c1</w:t>
      </w:r>
      <w:r>
        <w:rPr>
          <w:rFonts w:eastAsiaTheme="majorEastAsia"/>
          <w:szCs w:val="24"/>
        </w:rPr>
        <w:t xml:space="preserve">, </w:t>
      </w:r>
      <w:r w:rsidRPr="00732AD1">
        <w:rPr>
          <w:rStyle w:val="Code"/>
        </w:rPr>
        <w:t>c2</w:t>
      </w:r>
      <w:r>
        <w:rPr>
          <w:rFonts w:eastAsiaTheme="majorEastAsia"/>
          <w:szCs w:val="24"/>
        </w:rPr>
        <w:t>, and so on), and especially the timestamps (</w:t>
      </w:r>
      <w:r w:rsidRPr="00732AD1">
        <w:rPr>
          <w:rStyle w:val="Code"/>
        </w:rPr>
        <w:t>ts1</w:t>
      </w:r>
      <w:r>
        <w:rPr>
          <w:rFonts w:eastAsiaTheme="majorEastAsia"/>
          <w:szCs w:val="24"/>
        </w:rPr>
        <w:t xml:space="preserve">) with the values from the tables that you will create. Also, instead of </w:t>
      </w:r>
      <w:r w:rsidRPr="00732AD1">
        <w:rPr>
          <w:rStyle w:val="Code"/>
        </w:rPr>
        <w:t>&lt;"regex"&gt;</w:t>
      </w:r>
      <w:r>
        <w:rPr>
          <w:rFonts w:eastAsiaTheme="majorEastAsia"/>
          <w:szCs w:val="24"/>
        </w:rPr>
        <w:t xml:space="preserve"> you need to use wildcard (</w:t>
      </w:r>
      <w:r w:rsidRPr="00732AD1">
        <w:rPr>
          <w:rStyle w:val="Code"/>
        </w:rPr>
        <w:t>*</w:t>
      </w:r>
      <w:r>
        <w:rPr>
          <w:rFonts w:eastAsiaTheme="majorEastAsia"/>
          <w:szCs w:val="24"/>
        </w:rPr>
        <w:t xml:space="preserve">) to name multiple tables. You may use a </w:t>
      </w:r>
      <w:r w:rsidRPr="00732AD1">
        <w:rPr>
          <w:rStyle w:val="Code"/>
        </w:rPr>
        <w:t>scan</w:t>
      </w:r>
      <w:r>
        <w:rPr>
          <w:rFonts w:eastAsiaTheme="majorEastAsia"/>
          <w:szCs w:val="24"/>
        </w:rPr>
        <w:t xml:space="preserve"> command on any table to identify those values. </w:t>
      </w:r>
    </w:p>
    <w:p w14:paraId="1CE25F6E" w14:textId="77777777" w:rsidR="00AC377B" w:rsidRDefault="00AC377B" w:rsidP="00AC377B">
      <w:pPr>
        <w:keepNext/>
      </w:pPr>
      <w:r>
        <w:rPr>
          <w:rFonts w:eastAsiaTheme="majorEastAsia"/>
          <w:sz w:val="28"/>
          <w:szCs w:val="32"/>
          <w:lang w:eastAsia="zh-TW"/>
        </w:rPr>
        <w:lastRenderedPageBreak/>
        <mc:AlternateContent>
          <mc:Choice Requires="wps">
            <w:drawing>
              <wp:inline distT="0" distB="0" distL="0" distR="0" wp14:anchorId="3A9E4E85" wp14:editId="663723FF">
                <wp:extent cx="5694218" cy="7780713"/>
                <wp:effectExtent l="0" t="0" r="8255" b="17145"/>
                <wp:docPr id="2127878754" name="Text Box 2127878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94218" cy="7780713"/>
                        </a:xfrm>
                        <a:prstGeom prst="rect">
                          <a:avLst/>
                        </a:prstGeom>
                        <a:solidFill>
                          <a:srgbClr val="C6D9F1"/>
                        </a:solidFill>
                        <a:ln w="9525">
                          <a:solidFill>
                            <a:srgbClr val="000000"/>
                          </a:solidFill>
                          <a:miter lim="800000"/>
                          <a:headEnd/>
                          <a:tailEnd/>
                        </a:ln>
                      </wps:spPr>
                      <wps:txbx>
                        <w:txbxContent>
                          <w:p w14:paraId="5B47123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hbase shell</w:t>
                            </w:r>
                          </w:p>
                          <w:p w14:paraId="5091FBA1"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status</w:t>
                            </w:r>
                          </w:p>
                          <w:p w14:paraId="0B6F25CF"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status 'simple'</w:t>
                            </w:r>
                          </w:p>
                          <w:p w14:paraId="420A3344"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xml:space="preserve">hbase&gt; status 'summary' </w:t>
                            </w:r>
                          </w:p>
                          <w:p w14:paraId="1C5D92F8"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xml:space="preserve">hbase&gt; status 'detailed' </w:t>
                            </w:r>
                          </w:p>
                          <w:p w14:paraId="4CDBF0B6"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xml:space="preserve">hbase&gt; version </w:t>
                            </w:r>
                          </w:p>
                          <w:p w14:paraId="2CAE4DEF"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whoami</w:t>
                            </w:r>
                          </w:p>
                          <w:p w14:paraId="35F09F2B"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create 'myFirstTable', {NAME =&gt;'familyOne', VERSIONS =&gt; 5}</w:t>
                            </w:r>
                          </w:p>
                          <w:p w14:paraId="6B170A30"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create 'mySecondTable', {NAME =&gt;'familyOne'}, {NAME =&gt;'familyTwo'}, {NAME =&gt;'familyThree'}</w:t>
                            </w:r>
                          </w:p>
                          <w:p w14:paraId="6DEEBDE8"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create 'myThirdTable', 'familyOne', 'familyTwo', 'familyThree'</w:t>
                            </w:r>
                          </w:p>
                          <w:p w14:paraId="7AF871D3"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xml:space="preserve">hbase&gt; create 'myFourthTable', {NAME =&gt;'familyOne', VERSIONS =&gt; 1, TTL =&gt; 2592000, </w:t>
                            </w:r>
                          </w:p>
                          <w:p w14:paraId="2833B84B"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BLOCKCACHE =&gt; true}</w:t>
                            </w:r>
                          </w:p>
                          <w:p w14:paraId="6331ECD6"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create 'myFifthTable', {NAME =&gt;'familyOne', CONFIGURATION =&gt; {'hbase.hstore.blockingStoreFiles' =&gt;'10'}}</w:t>
                            </w:r>
                          </w:p>
                          <w:p w14:paraId="0D57B48C"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alter 'myFirstTable', {NAME =&gt;'familyOne', VERSIONS =&gt; 3}</w:t>
                            </w:r>
                          </w:p>
                          <w:p w14:paraId="78B61A6D"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alter 'mySecondTable', 'familyOne', {NAME =&gt;'familyTwo', IN_MEMORY =&gt; true}, {NAME =&gt;'familyThree', VERSIONS =&gt; 5}</w:t>
                            </w:r>
                          </w:p>
                          <w:p w14:paraId="7D20B0F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alter 'myThirdTable', {NAME =&gt;'familyOne', METHOD =&gt;'delete'}</w:t>
                            </w:r>
                          </w:p>
                          <w:p w14:paraId="6A311C96"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alter 'myThirdTable', 'delete' =&gt;'familyOne'</w:t>
                            </w:r>
                          </w:p>
                          <w:p w14:paraId="79229D40"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alter 'myFirstTable', MAX_FILESIZE =&gt;'134217728'</w:t>
                            </w:r>
                          </w:p>
                          <w:p w14:paraId="3FF79CA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describe 'myFirstTable'</w:t>
                            </w:r>
                          </w:p>
                          <w:p w14:paraId="1940BA69"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disable 'mySecondTable'</w:t>
                            </w:r>
                          </w:p>
                          <w:p w14:paraId="633C1387"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disable_all &lt;"regex"&gt;</w:t>
                            </w:r>
                          </w:p>
                          <w:p w14:paraId="12C60387"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is_disabled 'mySecondTable'</w:t>
                            </w:r>
                          </w:p>
                          <w:p w14:paraId="51821195"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is_enabled 'mySecondTable'</w:t>
                            </w:r>
                          </w:p>
                          <w:p w14:paraId="05E95C2C"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drop 'mySecondTable'</w:t>
                            </w:r>
                          </w:p>
                          <w:p w14:paraId="6481ABB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exists 'myFirstTable'</w:t>
                            </w:r>
                          </w:p>
                          <w:p w14:paraId="5DA4AFD7"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list</w:t>
                            </w:r>
                          </w:p>
                          <w:p w14:paraId="11FAC5B1"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xml:space="preserve">hbase&gt; list </w:t>
                            </w:r>
                            <w:r>
                              <w:rPr>
                                <w:rFonts w:ascii="Calibri" w:hAnsi="Calibri" w:cs="Calibri"/>
                                <w:i/>
                                <w:color w:val="000000"/>
                                <w:sz w:val="18"/>
                                <w:szCs w:val="18"/>
                              </w:rPr>
                              <w:t>&lt;table_name&gt;</w:t>
                            </w:r>
                            <w:r w:rsidRPr="003877B7">
                              <w:rPr>
                                <w:rFonts w:ascii="Calibri" w:hAnsi="Calibri" w:cs="Calibri"/>
                                <w:i/>
                                <w:color w:val="000000"/>
                                <w:sz w:val="18"/>
                                <w:szCs w:val="18"/>
                              </w:rPr>
                              <w:t>'</w:t>
                            </w:r>
                          </w:p>
                          <w:p w14:paraId="5C7ED11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'100', 'familyOne:price', '$45'</w:t>
                            </w:r>
                          </w:p>
                          <w:p w14:paraId="08277B1B"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'100', 'familyOne:quantity', '250'</w:t>
                            </w:r>
                          </w:p>
                          <w:p w14:paraId="6DAA6CEF"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'101', 'familyOne:price', '$42'</w:t>
                            </w:r>
                          </w:p>
                          <w:p w14:paraId="3E21FA85"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'101', 'familyOne:price', '$35'</w:t>
                            </w:r>
                          </w:p>
                          <w:p w14:paraId="38949729"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'101', 'familyOne:quantity', '300'</w:t>
                            </w:r>
                          </w:p>
                          <w:p w14:paraId="3777C761"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'100', 'familyOne:price', '$55'</w:t>
                            </w:r>
                          </w:p>
                          <w:p w14:paraId="092892A8" w14:textId="77777777" w:rsidR="00AC377B" w:rsidRPr="003877B7" w:rsidRDefault="00AC377B" w:rsidP="00AC377B">
                            <w:pPr>
                              <w:spacing w:line="240" w:lineRule="auto"/>
                              <w:rPr>
                                <w:rFonts w:ascii="Calibri" w:hAnsi="Calibri" w:cs="Calibri"/>
                                <w:i/>
                                <w:color w:val="000000"/>
                                <w:sz w:val="18"/>
                                <w:szCs w:val="18"/>
                              </w:rPr>
                            </w:pPr>
                          </w:p>
                          <w:p w14:paraId="748EF645"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count 'myFirstTable'</w:t>
                            </w:r>
                          </w:p>
                          <w:p w14:paraId="2B8A9A99"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count 'myFirstTable', INTERVAL =&gt; 100000</w:t>
                            </w:r>
                          </w:p>
                          <w:p w14:paraId="7F5997DA"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count 'myFirstTable', CACHE =&gt; 1000</w:t>
                            </w:r>
                          </w:p>
                          <w:p w14:paraId="2B236FD9"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count 'myFirstTable', INTERVAL =&gt; 10, CACHE =&gt; 1000</w:t>
                            </w:r>
                          </w:p>
                          <w:p w14:paraId="09868FA8" w14:textId="77777777" w:rsidR="00AC377B" w:rsidRPr="003877B7" w:rsidRDefault="00AC377B" w:rsidP="00AC377B">
                            <w:pPr>
                              <w:pStyle w:val="NoSpacing"/>
                              <w:numPr>
                                <w:ilvl w:val="0"/>
                                <w:numId w:val="3"/>
                              </w:numPr>
                              <w:spacing w:line="240" w:lineRule="auto"/>
                              <w:rPr>
                                <w:rFonts w:ascii="Calibri" w:hAnsi="Calibri" w:cs="Calibri"/>
                                <w:bCs/>
                                <w:i/>
                                <w:color w:val="000000"/>
                                <w:sz w:val="18"/>
                                <w:szCs w:val="18"/>
                              </w:rPr>
                            </w:pPr>
                            <w:r w:rsidRPr="003877B7">
                              <w:rPr>
                                <w:rFonts w:ascii="Calibri" w:hAnsi="Calibri" w:cs="Calibri"/>
                                <w:bCs/>
                                <w:i/>
                                <w:color w:val="000000"/>
                                <w:sz w:val="18"/>
                                <w:szCs w:val="18"/>
                              </w:rPr>
                              <w:t xml:space="preserve">hbase&gt; delete </w:t>
                            </w:r>
                            <w:r w:rsidRPr="003877B7">
                              <w:rPr>
                                <w:rFonts w:ascii="Calibri" w:hAnsi="Calibri" w:cs="Calibri"/>
                                <w:i/>
                                <w:color w:val="000000"/>
                                <w:sz w:val="18"/>
                                <w:szCs w:val="18"/>
                              </w:rPr>
                              <w:t>'myFirstTable', '100', 'familyOne:price', 1450245</w:t>
                            </w:r>
                          </w:p>
                          <w:p w14:paraId="0A41DFE0" w14:textId="77777777" w:rsidR="00AC377B" w:rsidRPr="003877B7" w:rsidRDefault="00AC377B" w:rsidP="00AC377B">
                            <w:pPr>
                              <w:pStyle w:val="NoSpacing"/>
                              <w:numPr>
                                <w:ilvl w:val="0"/>
                                <w:numId w:val="3"/>
                              </w:numPr>
                              <w:spacing w:line="240" w:lineRule="auto"/>
                              <w:rPr>
                                <w:rFonts w:ascii="Calibri" w:hAnsi="Calibri" w:cs="Calibri"/>
                                <w:bCs/>
                                <w:i/>
                                <w:color w:val="000000"/>
                                <w:sz w:val="18"/>
                                <w:szCs w:val="18"/>
                              </w:rPr>
                            </w:pPr>
                            <w:r w:rsidRPr="003877B7">
                              <w:rPr>
                                <w:rFonts w:ascii="Calibri" w:hAnsi="Calibri" w:cs="Calibri"/>
                                <w:bCs/>
                                <w:i/>
                                <w:color w:val="000000"/>
                                <w:sz w:val="18"/>
                                <w:szCs w:val="18"/>
                              </w:rPr>
                              <w:t>hbase&gt; deleteall 'myFirstTable', '100'</w:t>
                            </w:r>
                          </w:p>
                          <w:p w14:paraId="1C363E90"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hbase&gt;incr 'myFirstTable', '100', 'familyOne:price'</w:t>
                            </w:r>
                          </w:p>
                          <w:p w14:paraId="680AD7E7"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incr 'myFirstTable', '100', 'familyOne:quantity', 10</w:t>
                            </w:r>
                          </w:p>
                          <w:p w14:paraId="03099E9A" w14:textId="77777777" w:rsidR="00AC377B" w:rsidRPr="003877B7" w:rsidRDefault="00AC377B" w:rsidP="00AC377B">
                            <w:pPr>
                              <w:pStyle w:val="NoSpacing"/>
                              <w:numPr>
                                <w:ilvl w:val="0"/>
                                <w:numId w:val="3"/>
                              </w:numPr>
                              <w:spacing w:line="240" w:lineRule="auto"/>
                              <w:rPr>
                                <w:rFonts w:ascii="Calibri" w:hAnsi="Calibri" w:cs="Calibri"/>
                                <w:bCs/>
                                <w:i/>
                                <w:color w:val="000000"/>
                                <w:sz w:val="18"/>
                                <w:szCs w:val="18"/>
                              </w:rPr>
                            </w:pPr>
                            <w:r w:rsidRPr="003877B7">
                              <w:rPr>
                                <w:rFonts w:ascii="Calibri" w:hAnsi="Calibri" w:cs="Calibri"/>
                                <w:bCs/>
                                <w:i/>
                                <w:color w:val="000000"/>
                                <w:sz w:val="18"/>
                                <w:szCs w:val="18"/>
                              </w:rPr>
                              <w:t>hbase&gt; get 'myFirstTable', '100'</w:t>
                            </w:r>
                          </w:p>
                          <w:p w14:paraId="231619B8" w14:textId="77777777" w:rsidR="00AC377B" w:rsidRPr="003877B7" w:rsidRDefault="00AC377B" w:rsidP="00AC377B">
                            <w:pPr>
                              <w:pStyle w:val="NoSpacing"/>
                              <w:numPr>
                                <w:ilvl w:val="0"/>
                                <w:numId w:val="3"/>
                              </w:numPr>
                              <w:spacing w:line="240" w:lineRule="auto"/>
                              <w:rPr>
                                <w:rFonts w:ascii="Calibri" w:hAnsi="Calibri" w:cs="Calibri"/>
                                <w:bCs/>
                                <w:i/>
                                <w:color w:val="000000"/>
                                <w:sz w:val="18"/>
                                <w:szCs w:val="18"/>
                              </w:rPr>
                            </w:pPr>
                            <w:r w:rsidRPr="003877B7">
                              <w:rPr>
                                <w:rFonts w:ascii="Calibri" w:hAnsi="Calibri" w:cs="Calibri"/>
                                <w:bCs/>
                                <w:i/>
                                <w:color w:val="000000"/>
                                <w:sz w:val="18"/>
                                <w:szCs w:val="18"/>
                              </w:rPr>
                              <w:t>hbase&gt; get 'myFirstTable', '100', {TIMERANGE =&gt; [</w:t>
                            </w:r>
                            <w:r w:rsidRPr="003877B7">
                              <w:rPr>
                                <w:rFonts w:ascii="Calibri" w:hAnsi="Calibri" w:cs="Calibri"/>
                                <w:i/>
                                <w:color w:val="000000"/>
                                <w:sz w:val="18"/>
                                <w:szCs w:val="18"/>
                              </w:rPr>
                              <w:t>1400000</w:t>
                            </w:r>
                            <w:r w:rsidRPr="003877B7">
                              <w:rPr>
                                <w:rFonts w:ascii="Calibri" w:hAnsi="Calibri" w:cs="Calibri"/>
                                <w:bCs/>
                                <w:i/>
                                <w:color w:val="000000"/>
                                <w:sz w:val="18"/>
                                <w:szCs w:val="18"/>
                              </w:rPr>
                              <w:t xml:space="preserve">, </w:t>
                            </w:r>
                            <w:r w:rsidRPr="003877B7">
                              <w:rPr>
                                <w:rFonts w:ascii="Calibri" w:hAnsi="Calibri" w:cs="Calibri"/>
                                <w:i/>
                                <w:color w:val="000000"/>
                                <w:sz w:val="18"/>
                                <w:szCs w:val="18"/>
                              </w:rPr>
                              <w:t>1500000</w:t>
                            </w:r>
                            <w:r w:rsidRPr="003877B7">
                              <w:rPr>
                                <w:rFonts w:ascii="Calibri" w:hAnsi="Calibri" w:cs="Calibri"/>
                                <w:bCs/>
                                <w:i/>
                                <w:color w:val="000000"/>
                                <w:sz w:val="18"/>
                                <w:szCs w:val="18"/>
                              </w:rPr>
                              <w:t>]}</w:t>
                            </w:r>
                          </w:p>
                          <w:p w14:paraId="21E55BEC"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get 'myFirstTable', '100', {COLUMN =&gt; 'familyOne:price'}</w:t>
                            </w:r>
                          </w:p>
                          <w:p w14:paraId="7704406D"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get 'myFirstTable', '101', {COLUMN =&gt; ['familyOne:price', familyOne:quantity']}</w:t>
                            </w:r>
                          </w:p>
                          <w:p w14:paraId="792891AD"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get 'myFirstTable', '101', {COLUMN =&gt; 'familyOne:price', TIMESTAMP =&gt; 1450445}</w:t>
                            </w:r>
                          </w:p>
                          <w:p w14:paraId="2469924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get 'myFirstTable', '100', {COLUMN =&gt;'familyOne:price', VERSIONS =&gt; 4}</w:t>
                            </w:r>
                          </w:p>
                          <w:p w14:paraId="011CC3EC"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scan 'myFirstTable', {COLUMNS =&gt; ['</w:t>
                            </w:r>
                            <w:r w:rsidRPr="003877B7">
                              <w:rPr>
                                <w:rStyle w:val="Code"/>
                                <w:sz w:val="18"/>
                                <w:szCs w:val="18"/>
                              </w:rPr>
                              <w:t>familyOne:price</w:t>
                            </w:r>
                            <w:r w:rsidRPr="003877B7">
                              <w:rPr>
                                <w:rFonts w:ascii="Calibri" w:hAnsi="Calibri" w:cs="Calibri"/>
                                <w:i/>
                                <w:color w:val="000000"/>
                                <w:sz w:val="18"/>
                                <w:szCs w:val="18"/>
                              </w:rPr>
                              <w:t>', '</w:t>
                            </w:r>
                            <w:r w:rsidRPr="003877B7">
                              <w:rPr>
                                <w:rStyle w:val="Code"/>
                                <w:sz w:val="18"/>
                                <w:szCs w:val="18"/>
                              </w:rPr>
                              <w:t>familyOne:quantity</w:t>
                            </w:r>
                            <w:r w:rsidRPr="003877B7">
                              <w:rPr>
                                <w:rFonts w:ascii="Calibri" w:hAnsi="Calibri" w:cs="Calibri"/>
                                <w:i/>
                                <w:color w:val="000000"/>
                                <w:sz w:val="18"/>
                                <w:szCs w:val="18"/>
                              </w:rPr>
                              <w:t>'], LIMIT =&gt; 5, STARTROW =&gt; '100'}</w:t>
                            </w:r>
                          </w:p>
                          <w:p w14:paraId="4794F553"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scan 'myFirstTable', {COLUMNS =&gt; ['</w:t>
                            </w:r>
                            <w:r w:rsidRPr="003877B7">
                              <w:rPr>
                                <w:rStyle w:val="Code"/>
                                <w:sz w:val="18"/>
                                <w:szCs w:val="18"/>
                              </w:rPr>
                              <w:t>familyOne:price</w:t>
                            </w:r>
                            <w:r w:rsidRPr="003877B7">
                              <w:rPr>
                                <w:rFonts w:ascii="Calibri" w:hAnsi="Calibri" w:cs="Calibri"/>
                                <w:i/>
                                <w:color w:val="000000"/>
                                <w:sz w:val="18"/>
                                <w:szCs w:val="18"/>
                              </w:rPr>
                              <w:t>', '</w:t>
                            </w:r>
                            <w:r w:rsidRPr="003877B7">
                              <w:rPr>
                                <w:rStyle w:val="Code"/>
                                <w:sz w:val="18"/>
                                <w:szCs w:val="18"/>
                              </w:rPr>
                              <w:t>familyOne:quantity</w:t>
                            </w:r>
                            <w:r w:rsidRPr="003877B7">
                              <w:rPr>
                                <w:rFonts w:ascii="Calibri" w:hAnsi="Calibri" w:cs="Calibri"/>
                                <w:i/>
                                <w:color w:val="000000"/>
                                <w:sz w:val="18"/>
                                <w:szCs w:val="18"/>
                              </w:rPr>
                              <w:t>'], LIMIT =&gt; 10, STARTROW =&gt; '100', STOPROW =&gt;105}</w:t>
                            </w:r>
                          </w:p>
                          <w:p w14:paraId="38943AA9"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scan 'myFirstTable', {COLUMNS =&gt; '</w:t>
                            </w:r>
                            <w:r w:rsidRPr="003877B7">
                              <w:rPr>
                                <w:rStyle w:val="Code"/>
                                <w:sz w:val="18"/>
                                <w:szCs w:val="18"/>
                              </w:rPr>
                              <w:t xml:space="preserve"> familyOne:price</w:t>
                            </w:r>
                            <w:r w:rsidRPr="003877B7">
                              <w:rPr>
                                <w:rFonts w:ascii="Calibri" w:hAnsi="Calibri" w:cs="Calibri"/>
                                <w:i/>
                                <w:color w:val="000000"/>
                                <w:sz w:val="18"/>
                                <w:szCs w:val="18"/>
                              </w:rPr>
                              <w:t xml:space="preserve"> ', TIMERANGE =&gt; [1303668804, 1303668904]}</w:t>
                            </w:r>
                          </w:p>
                          <w:p w14:paraId="299B2B9B" w14:textId="77777777" w:rsidR="00AC377B" w:rsidRPr="003877B7" w:rsidRDefault="00AC377B" w:rsidP="00AC377B">
                            <w:pPr>
                              <w:spacing w:line="240" w:lineRule="auto"/>
                              <w:rPr>
                                <w:rFonts w:ascii="Calibri" w:hAnsi="Calibri" w:cs="Calibri"/>
                                <w:i/>
                                <w:color w:val="000000"/>
                                <w:sz w:val="18"/>
                                <w:szCs w:val="13"/>
                              </w:rPr>
                            </w:pPr>
                          </w:p>
                          <w:p w14:paraId="40E4945A" w14:textId="77777777" w:rsidR="00AC377B" w:rsidRPr="003877B7" w:rsidRDefault="00AC377B" w:rsidP="00AC377B">
                            <w:pPr>
                              <w:spacing w:line="240" w:lineRule="auto"/>
                              <w:rPr>
                                <w:rFonts w:ascii="Calibri" w:hAnsi="Calibri" w:cs="Calibri"/>
                                <w:i/>
                                <w:color w:val="000000"/>
                                <w:sz w:val="18"/>
                                <w:szCs w:val="13"/>
                              </w:rPr>
                            </w:pPr>
                          </w:p>
                          <w:p w14:paraId="1C1C1FA2" w14:textId="77777777" w:rsidR="00AC377B" w:rsidRPr="003877B7" w:rsidRDefault="00AC377B" w:rsidP="00AC377B">
                            <w:pPr>
                              <w:spacing w:line="240" w:lineRule="auto"/>
                              <w:rPr>
                                <w:rFonts w:ascii="Calibri" w:hAnsi="Calibri" w:cs="Calibri"/>
                                <w:i/>
                                <w:color w:val="000000"/>
                                <w:sz w:val="18"/>
                                <w:szCs w:val="13"/>
                              </w:rPr>
                            </w:pPr>
                          </w:p>
                          <w:p w14:paraId="7DF642A5" w14:textId="77777777" w:rsidR="00AC377B" w:rsidRPr="003877B7" w:rsidRDefault="00AC377B" w:rsidP="00AC377B">
                            <w:pPr>
                              <w:spacing w:line="240" w:lineRule="auto"/>
                              <w:rPr>
                                <w:rFonts w:ascii="Calibri" w:hAnsi="Calibri" w:cs="Calibri"/>
                                <w:i/>
                                <w:color w:val="000000"/>
                                <w:sz w:val="18"/>
                                <w:szCs w:val="13"/>
                              </w:rPr>
                            </w:pPr>
                          </w:p>
                        </w:txbxContent>
                      </wps:txbx>
                      <wps:bodyPr rot="0" vert="horz" wrap="square" lIns="91440" tIns="45720" rIns="91440" bIns="45720" anchor="t" anchorCtr="0" upright="1">
                        <a:noAutofit/>
                      </wps:bodyPr>
                    </wps:wsp>
                  </a:graphicData>
                </a:graphic>
              </wp:inline>
            </w:drawing>
          </mc:Choice>
          <mc:Fallback>
            <w:pict>
              <v:shape w14:anchorId="3A9E4E85" id="Text Box 2127878754" o:spid="_x0000_s1048" type="#_x0000_t202" style="width:448.35pt;height:61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" fillcolor="#c6d9f1">
                <v:path arrowok="t"/>
                <v:textbox>
                  <w:txbxContent>
                    <w:p w14:paraId="5B47123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hbase shell</w:t>
                      </w:r>
                    </w:p>
                    <w:p w14:paraId="5091FBA1"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status</w:t>
                      </w:r>
                    </w:p>
                    <w:p w14:paraId="0B6F25CF"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status 'simple'</w:t>
                      </w:r>
                    </w:p>
                    <w:p w14:paraId="420A3344"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xml:space="preserve">hbase&gt; status 'summary' </w:t>
                      </w:r>
                    </w:p>
                    <w:p w14:paraId="1C5D92F8"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xml:space="preserve">hbase&gt; status 'detailed' </w:t>
                      </w:r>
                    </w:p>
                    <w:p w14:paraId="4CDBF0B6"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xml:space="preserve">hbase&gt; version </w:t>
                      </w:r>
                    </w:p>
                    <w:p w14:paraId="2CAE4DEF"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whoami</w:t>
                      </w:r>
                    </w:p>
                    <w:p w14:paraId="35F09F2B"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create 'myFirstTable', {NAME =&gt;'familyOne', VERSIONS =&gt; 5}</w:t>
                      </w:r>
                    </w:p>
                    <w:p w14:paraId="6B170A30"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create 'mySecondTable', {NAME =&gt;'familyOne'}, {NAME =&gt;'familyTwo'}, {NAME =&gt;'familyThree'}</w:t>
                      </w:r>
                    </w:p>
                    <w:p w14:paraId="6DEEBDE8"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create 'myThirdTable', 'familyOne', 'familyTwo', 'familyThree'</w:t>
                      </w:r>
                    </w:p>
                    <w:p w14:paraId="7AF871D3"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xml:space="preserve">hbase&gt; create 'myFourthTable', {NAME =&gt;'familyOne', VERSIONS =&gt; 1, TTL =&gt; 2592000, </w:t>
                      </w:r>
                    </w:p>
                    <w:p w14:paraId="2833B84B"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BLOCKCACHE =&gt; true}</w:t>
                      </w:r>
                    </w:p>
                    <w:p w14:paraId="6331ECD6"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create 'myFifthTable', {NAME =&gt;'familyOne', CONFIGURATION =&gt; {'hbase.hstore.blockingStoreFiles' =&gt;'10'}}</w:t>
                      </w:r>
                    </w:p>
                    <w:p w14:paraId="0D57B48C"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alter 'myFirstTable', {NAME =&gt;'familyOne', VERSIONS =&gt; 3}</w:t>
                      </w:r>
                    </w:p>
                    <w:p w14:paraId="78B61A6D"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alter 'mySecondTable', 'familyOne', {NAME =&gt;'familyTwo', IN_MEMORY =&gt; true}, {NAME =&gt;'familyThree', VERSIONS =&gt; 5}</w:t>
                      </w:r>
                    </w:p>
                    <w:p w14:paraId="7D20B0F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alter 'myThirdTable', {NAME =&gt;'familyOne', METHOD =&gt;'delete'}</w:t>
                      </w:r>
                    </w:p>
                    <w:p w14:paraId="6A311C96"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alter 'myThirdTable', 'delete' =&gt;'familyOne'</w:t>
                      </w:r>
                    </w:p>
                    <w:p w14:paraId="79229D40"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alter 'myFirstTable', MAX_FILESIZE =&gt;'134217728'</w:t>
                      </w:r>
                    </w:p>
                    <w:p w14:paraId="3FF79CA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describe 'myFirstTable'</w:t>
                      </w:r>
                    </w:p>
                    <w:p w14:paraId="1940BA69"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disable 'mySecondTable'</w:t>
                      </w:r>
                    </w:p>
                    <w:p w14:paraId="633C1387"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disable_all &lt;"regex"&gt;</w:t>
                      </w:r>
                    </w:p>
                    <w:p w14:paraId="12C60387"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is_disabled 'mySecondTable'</w:t>
                      </w:r>
                    </w:p>
                    <w:p w14:paraId="51821195"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is_enabled 'mySecondTable'</w:t>
                      </w:r>
                    </w:p>
                    <w:p w14:paraId="05E95C2C"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drop 'mySecondTable'</w:t>
                      </w:r>
                    </w:p>
                    <w:p w14:paraId="6481ABB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exists 'myFirstTable'</w:t>
                      </w:r>
                    </w:p>
                    <w:p w14:paraId="5DA4AFD7"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list</w:t>
                      </w:r>
                    </w:p>
                    <w:p w14:paraId="11FAC5B1"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 xml:space="preserve">hbase&gt; list </w:t>
                      </w:r>
                      <w:r>
                        <w:rPr>
                          <w:rFonts w:ascii="Calibri" w:hAnsi="Calibri" w:cs="Calibri"/>
                          <w:i/>
                          <w:color w:val="000000"/>
                          <w:sz w:val="18"/>
                          <w:szCs w:val="18"/>
                        </w:rPr>
                        <w:t>&lt;table_name&gt;</w:t>
                      </w:r>
                      <w:r w:rsidRPr="003877B7">
                        <w:rPr>
                          <w:rFonts w:ascii="Calibri" w:hAnsi="Calibri" w:cs="Calibri"/>
                          <w:i/>
                          <w:color w:val="000000"/>
                          <w:sz w:val="18"/>
                          <w:szCs w:val="18"/>
                        </w:rPr>
                        <w:t>'</w:t>
                      </w:r>
                    </w:p>
                    <w:p w14:paraId="5C7ED11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'100', 'familyOne:price', '$45'</w:t>
                      </w:r>
                    </w:p>
                    <w:p w14:paraId="08277B1B"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'100', 'familyOne:quantity', '250'</w:t>
                      </w:r>
                    </w:p>
                    <w:p w14:paraId="6DAA6CEF"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'101', 'familyOne:price', '$42'</w:t>
                      </w:r>
                    </w:p>
                    <w:p w14:paraId="3E21FA85"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'101', 'familyOne:price', '$35'</w:t>
                      </w:r>
                    </w:p>
                    <w:p w14:paraId="38949729"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'101', 'familyOne:quantity', '300'</w:t>
                      </w:r>
                    </w:p>
                    <w:p w14:paraId="3777C761"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put 'myFirstTable', '100', 'familyOne:price', '$55'</w:t>
                      </w:r>
                    </w:p>
                    <w:p w14:paraId="092892A8" w14:textId="77777777" w:rsidR="00AC377B" w:rsidRPr="003877B7" w:rsidRDefault="00AC377B" w:rsidP="00AC377B">
                      <w:pPr>
                        <w:spacing w:line="240" w:lineRule="auto"/>
                        <w:rPr>
                          <w:rFonts w:ascii="Calibri" w:hAnsi="Calibri" w:cs="Calibri"/>
                          <w:i/>
                          <w:color w:val="000000"/>
                          <w:sz w:val="18"/>
                          <w:szCs w:val="18"/>
                        </w:rPr>
                      </w:pPr>
                    </w:p>
                    <w:p w14:paraId="748EF645"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count 'myFirstTable'</w:t>
                      </w:r>
                    </w:p>
                    <w:p w14:paraId="2B8A9A99"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count 'myFirstTable', INTERVAL =&gt; 100000</w:t>
                      </w:r>
                    </w:p>
                    <w:p w14:paraId="7F5997DA"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count 'myFirstTable', CACHE =&gt; 1000</w:t>
                      </w:r>
                    </w:p>
                    <w:p w14:paraId="2B236FD9"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count 'myFirstTable', INTERVAL =&gt; 10, CACHE =&gt; 1000</w:t>
                      </w:r>
                    </w:p>
                    <w:p w14:paraId="09868FA8" w14:textId="77777777" w:rsidR="00AC377B" w:rsidRPr="003877B7" w:rsidRDefault="00AC377B" w:rsidP="00AC377B">
                      <w:pPr>
                        <w:pStyle w:val="NoSpacing"/>
                        <w:numPr>
                          <w:ilvl w:val="0"/>
                          <w:numId w:val="3"/>
                        </w:numPr>
                        <w:spacing w:line="240" w:lineRule="auto"/>
                        <w:rPr>
                          <w:rFonts w:ascii="Calibri" w:hAnsi="Calibri" w:cs="Calibri"/>
                          <w:bCs/>
                          <w:i/>
                          <w:color w:val="000000"/>
                          <w:sz w:val="18"/>
                          <w:szCs w:val="18"/>
                        </w:rPr>
                      </w:pPr>
                      <w:r w:rsidRPr="003877B7">
                        <w:rPr>
                          <w:rFonts w:ascii="Calibri" w:hAnsi="Calibri" w:cs="Calibri"/>
                          <w:bCs/>
                          <w:i/>
                          <w:color w:val="000000"/>
                          <w:sz w:val="18"/>
                          <w:szCs w:val="18"/>
                        </w:rPr>
                        <w:t xml:space="preserve">hbase&gt; delete </w:t>
                      </w:r>
                      <w:r w:rsidRPr="003877B7">
                        <w:rPr>
                          <w:rFonts w:ascii="Calibri" w:hAnsi="Calibri" w:cs="Calibri"/>
                          <w:i/>
                          <w:color w:val="000000"/>
                          <w:sz w:val="18"/>
                          <w:szCs w:val="18"/>
                        </w:rPr>
                        <w:t>'myFirstTable', '100', 'familyOne:price', 1450245</w:t>
                      </w:r>
                    </w:p>
                    <w:p w14:paraId="0A41DFE0" w14:textId="77777777" w:rsidR="00AC377B" w:rsidRPr="003877B7" w:rsidRDefault="00AC377B" w:rsidP="00AC377B">
                      <w:pPr>
                        <w:pStyle w:val="NoSpacing"/>
                        <w:numPr>
                          <w:ilvl w:val="0"/>
                          <w:numId w:val="3"/>
                        </w:numPr>
                        <w:spacing w:line="240" w:lineRule="auto"/>
                        <w:rPr>
                          <w:rFonts w:ascii="Calibri" w:hAnsi="Calibri" w:cs="Calibri"/>
                          <w:bCs/>
                          <w:i/>
                          <w:color w:val="000000"/>
                          <w:sz w:val="18"/>
                          <w:szCs w:val="18"/>
                        </w:rPr>
                      </w:pPr>
                      <w:r w:rsidRPr="003877B7">
                        <w:rPr>
                          <w:rFonts w:ascii="Calibri" w:hAnsi="Calibri" w:cs="Calibri"/>
                          <w:bCs/>
                          <w:i/>
                          <w:color w:val="000000"/>
                          <w:sz w:val="18"/>
                          <w:szCs w:val="18"/>
                        </w:rPr>
                        <w:t>hbase&gt; deleteall 'myFirstTable', '100'</w:t>
                      </w:r>
                    </w:p>
                    <w:p w14:paraId="1C363E90"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hbase&gt;incr 'myFirstTable', '100', 'familyOne:price'</w:t>
                      </w:r>
                    </w:p>
                    <w:p w14:paraId="680AD7E7"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incr 'myFirstTable', '100', 'familyOne:quantity', 10</w:t>
                      </w:r>
                    </w:p>
                    <w:p w14:paraId="03099E9A" w14:textId="77777777" w:rsidR="00AC377B" w:rsidRPr="003877B7" w:rsidRDefault="00AC377B" w:rsidP="00AC377B">
                      <w:pPr>
                        <w:pStyle w:val="NoSpacing"/>
                        <w:numPr>
                          <w:ilvl w:val="0"/>
                          <w:numId w:val="3"/>
                        </w:numPr>
                        <w:spacing w:line="240" w:lineRule="auto"/>
                        <w:rPr>
                          <w:rFonts w:ascii="Calibri" w:hAnsi="Calibri" w:cs="Calibri"/>
                          <w:bCs/>
                          <w:i/>
                          <w:color w:val="000000"/>
                          <w:sz w:val="18"/>
                          <w:szCs w:val="18"/>
                        </w:rPr>
                      </w:pPr>
                      <w:r w:rsidRPr="003877B7">
                        <w:rPr>
                          <w:rFonts w:ascii="Calibri" w:hAnsi="Calibri" w:cs="Calibri"/>
                          <w:bCs/>
                          <w:i/>
                          <w:color w:val="000000"/>
                          <w:sz w:val="18"/>
                          <w:szCs w:val="18"/>
                        </w:rPr>
                        <w:t>hbase&gt; get 'myFirstTable', '100'</w:t>
                      </w:r>
                    </w:p>
                    <w:p w14:paraId="231619B8" w14:textId="77777777" w:rsidR="00AC377B" w:rsidRPr="003877B7" w:rsidRDefault="00AC377B" w:rsidP="00AC377B">
                      <w:pPr>
                        <w:pStyle w:val="NoSpacing"/>
                        <w:numPr>
                          <w:ilvl w:val="0"/>
                          <w:numId w:val="3"/>
                        </w:numPr>
                        <w:spacing w:line="240" w:lineRule="auto"/>
                        <w:rPr>
                          <w:rFonts w:ascii="Calibri" w:hAnsi="Calibri" w:cs="Calibri"/>
                          <w:bCs/>
                          <w:i/>
                          <w:color w:val="000000"/>
                          <w:sz w:val="18"/>
                          <w:szCs w:val="18"/>
                        </w:rPr>
                      </w:pPr>
                      <w:r w:rsidRPr="003877B7">
                        <w:rPr>
                          <w:rFonts w:ascii="Calibri" w:hAnsi="Calibri" w:cs="Calibri"/>
                          <w:bCs/>
                          <w:i/>
                          <w:color w:val="000000"/>
                          <w:sz w:val="18"/>
                          <w:szCs w:val="18"/>
                        </w:rPr>
                        <w:t>hbase&gt; get 'myFirstTable', '100', {TIMERANGE =&gt; [</w:t>
                      </w:r>
                      <w:r w:rsidRPr="003877B7">
                        <w:rPr>
                          <w:rFonts w:ascii="Calibri" w:hAnsi="Calibri" w:cs="Calibri"/>
                          <w:i/>
                          <w:color w:val="000000"/>
                          <w:sz w:val="18"/>
                          <w:szCs w:val="18"/>
                        </w:rPr>
                        <w:t>1400000</w:t>
                      </w:r>
                      <w:r w:rsidRPr="003877B7">
                        <w:rPr>
                          <w:rFonts w:ascii="Calibri" w:hAnsi="Calibri" w:cs="Calibri"/>
                          <w:bCs/>
                          <w:i/>
                          <w:color w:val="000000"/>
                          <w:sz w:val="18"/>
                          <w:szCs w:val="18"/>
                        </w:rPr>
                        <w:t xml:space="preserve">, </w:t>
                      </w:r>
                      <w:r w:rsidRPr="003877B7">
                        <w:rPr>
                          <w:rFonts w:ascii="Calibri" w:hAnsi="Calibri" w:cs="Calibri"/>
                          <w:i/>
                          <w:color w:val="000000"/>
                          <w:sz w:val="18"/>
                          <w:szCs w:val="18"/>
                        </w:rPr>
                        <w:t>1500000</w:t>
                      </w:r>
                      <w:r w:rsidRPr="003877B7">
                        <w:rPr>
                          <w:rFonts w:ascii="Calibri" w:hAnsi="Calibri" w:cs="Calibri"/>
                          <w:bCs/>
                          <w:i/>
                          <w:color w:val="000000"/>
                          <w:sz w:val="18"/>
                          <w:szCs w:val="18"/>
                        </w:rPr>
                        <w:t>]}</w:t>
                      </w:r>
                    </w:p>
                    <w:p w14:paraId="21E55BEC"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get 'myFirstTable', '100', {COLUMN =&gt; 'familyOne:price'}</w:t>
                      </w:r>
                    </w:p>
                    <w:p w14:paraId="7704406D"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get 'myFirstTable', '101', {COLUMN =&gt; ['familyOne:price', familyOne:quantity']}</w:t>
                      </w:r>
                    </w:p>
                    <w:p w14:paraId="792891AD"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get 'myFirstTable', '101', {COLUMN =&gt; 'familyOne:price', TIMESTAMP =&gt; 1450445}</w:t>
                      </w:r>
                    </w:p>
                    <w:p w14:paraId="24699242"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get 'myFirstTable', '100', {COLUMN =&gt;'familyOne:price', VERSIONS =&gt; 4}</w:t>
                      </w:r>
                    </w:p>
                    <w:p w14:paraId="011CC3EC"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scan 'myFirstTable', {COLUMNS =&gt; ['</w:t>
                      </w:r>
                      <w:r w:rsidRPr="003877B7">
                        <w:rPr>
                          <w:rStyle w:val="Code"/>
                          <w:sz w:val="18"/>
                          <w:szCs w:val="18"/>
                        </w:rPr>
                        <w:t>familyOne:price</w:t>
                      </w:r>
                      <w:r w:rsidRPr="003877B7">
                        <w:rPr>
                          <w:rFonts w:ascii="Calibri" w:hAnsi="Calibri" w:cs="Calibri"/>
                          <w:i/>
                          <w:color w:val="000000"/>
                          <w:sz w:val="18"/>
                          <w:szCs w:val="18"/>
                        </w:rPr>
                        <w:t>', '</w:t>
                      </w:r>
                      <w:r w:rsidRPr="003877B7">
                        <w:rPr>
                          <w:rStyle w:val="Code"/>
                          <w:sz w:val="18"/>
                          <w:szCs w:val="18"/>
                        </w:rPr>
                        <w:t>familyOne:quantity</w:t>
                      </w:r>
                      <w:r w:rsidRPr="003877B7">
                        <w:rPr>
                          <w:rFonts w:ascii="Calibri" w:hAnsi="Calibri" w:cs="Calibri"/>
                          <w:i/>
                          <w:color w:val="000000"/>
                          <w:sz w:val="18"/>
                          <w:szCs w:val="18"/>
                        </w:rPr>
                        <w:t>'], LIMIT =&gt; 5, STARTROW =&gt; '100'}</w:t>
                      </w:r>
                    </w:p>
                    <w:p w14:paraId="4794F553"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scan 'myFirstTable', {COLUMNS =&gt; ['</w:t>
                      </w:r>
                      <w:r w:rsidRPr="003877B7">
                        <w:rPr>
                          <w:rStyle w:val="Code"/>
                          <w:sz w:val="18"/>
                          <w:szCs w:val="18"/>
                        </w:rPr>
                        <w:t>familyOne:price</w:t>
                      </w:r>
                      <w:r w:rsidRPr="003877B7">
                        <w:rPr>
                          <w:rFonts w:ascii="Calibri" w:hAnsi="Calibri" w:cs="Calibri"/>
                          <w:i/>
                          <w:color w:val="000000"/>
                          <w:sz w:val="18"/>
                          <w:szCs w:val="18"/>
                        </w:rPr>
                        <w:t>', '</w:t>
                      </w:r>
                      <w:r w:rsidRPr="003877B7">
                        <w:rPr>
                          <w:rStyle w:val="Code"/>
                          <w:sz w:val="18"/>
                          <w:szCs w:val="18"/>
                        </w:rPr>
                        <w:t>familyOne:quantity</w:t>
                      </w:r>
                      <w:r w:rsidRPr="003877B7">
                        <w:rPr>
                          <w:rFonts w:ascii="Calibri" w:hAnsi="Calibri" w:cs="Calibri"/>
                          <w:i/>
                          <w:color w:val="000000"/>
                          <w:sz w:val="18"/>
                          <w:szCs w:val="18"/>
                        </w:rPr>
                        <w:t>'], LIMIT =&gt; 10, STARTROW =&gt; '100', STOPROW =&gt;105}</w:t>
                      </w:r>
                    </w:p>
                    <w:p w14:paraId="38943AA9" w14:textId="77777777" w:rsidR="00AC377B" w:rsidRPr="003877B7" w:rsidRDefault="00AC377B" w:rsidP="00AC377B">
                      <w:pPr>
                        <w:pStyle w:val="ListParagraph"/>
                        <w:numPr>
                          <w:ilvl w:val="0"/>
                          <w:numId w:val="3"/>
                        </w:numPr>
                        <w:spacing w:after="0" w:line="240" w:lineRule="auto"/>
                        <w:rPr>
                          <w:rFonts w:ascii="Calibri" w:hAnsi="Calibri" w:cs="Calibri"/>
                          <w:i/>
                          <w:color w:val="000000"/>
                          <w:sz w:val="18"/>
                          <w:szCs w:val="18"/>
                        </w:rPr>
                      </w:pPr>
                      <w:r w:rsidRPr="003877B7">
                        <w:rPr>
                          <w:rFonts w:ascii="Calibri" w:hAnsi="Calibri" w:cs="Calibri"/>
                          <w:i/>
                          <w:color w:val="000000"/>
                          <w:sz w:val="18"/>
                          <w:szCs w:val="18"/>
                        </w:rPr>
                        <w:t>hbase&gt; scan 'myFirstTable', {COLUMNS =&gt; '</w:t>
                      </w:r>
                      <w:r w:rsidRPr="003877B7">
                        <w:rPr>
                          <w:rStyle w:val="Code"/>
                          <w:sz w:val="18"/>
                          <w:szCs w:val="18"/>
                        </w:rPr>
                        <w:t xml:space="preserve"> familyOne:price</w:t>
                      </w:r>
                      <w:r w:rsidRPr="003877B7">
                        <w:rPr>
                          <w:rFonts w:ascii="Calibri" w:hAnsi="Calibri" w:cs="Calibri"/>
                          <w:i/>
                          <w:color w:val="000000"/>
                          <w:sz w:val="18"/>
                          <w:szCs w:val="18"/>
                        </w:rPr>
                        <w:t xml:space="preserve"> ', TIMERANGE =&gt; [1303668804, 1303668904]}</w:t>
                      </w:r>
                    </w:p>
                    <w:p w14:paraId="299B2B9B" w14:textId="77777777" w:rsidR="00AC377B" w:rsidRPr="003877B7" w:rsidRDefault="00AC377B" w:rsidP="00AC377B">
                      <w:pPr>
                        <w:spacing w:line="240" w:lineRule="auto"/>
                        <w:rPr>
                          <w:rFonts w:ascii="Calibri" w:hAnsi="Calibri" w:cs="Calibri"/>
                          <w:i/>
                          <w:color w:val="000000"/>
                          <w:sz w:val="18"/>
                          <w:szCs w:val="13"/>
                        </w:rPr>
                      </w:pPr>
                    </w:p>
                    <w:p w14:paraId="40E4945A" w14:textId="77777777" w:rsidR="00AC377B" w:rsidRPr="003877B7" w:rsidRDefault="00AC377B" w:rsidP="00AC377B">
                      <w:pPr>
                        <w:spacing w:line="240" w:lineRule="auto"/>
                        <w:rPr>
                          <w:rFonts w:ascii="Calibri" w:hAnsi="Calibri" w:cs="Calibri"/>
                          <w:i/>
                          <w:color w:val="000000"/>
                          <w:sz w:val="18"/>
                          <w:szCs w:val="13"/>
                        </w:rPr>
                      </w:pPr>
                    </w:p>
                    <w:p w14:paraId="1C1C1FA2" w14:textId="77777777" w:rsidR="00AC377B" w:rsidRPr="003877B7" w:rsidRDefault="00AC377B" w:rsidP="00AC377B">
                      <w:pPr>
                        <w:spacing w:line="240" w:lineRule="auto"/>
                        <w:rPr>
                          <w:rFonts w:ascii="Calibri" w:hAnsi="Calibri" w:cs="Calibri"/>
                          <w:i/>
                          <w:color w:val="000000"/>
                          <w:sz w:val="18"/>
                          <w:szCs w:val="13"/>
                        </w:rPr>
                      </w:pPr>
                    </w:p>
                    <w:p w14:paraId="7DF642A5" w14:textId="77777777" w:rsidR="00AC377B" w:rsidRPr="003877B7" w:rsidRDefault="00AC377B" w:rsidP="00AC377B">
                      <w:pPr>
                        <w:spacing w:line="240" w:lineRule="auto"/>
                        <w:rPr>
                          <w:rFonts w:ascii="Calibri" w:hAnsi="Calibri" w:cs="Calibri"/>
                          <w:i/>
                          <w:color w:val="000000"/>
                          <w:sz w:val="18"/>
                          <w:szCs w:val="13"/>
                        </w:rPr>
                      </w:pPr>
                    </w:p>
                  </w:txbxContent>
                </v:textbox>
                <w10:anchorlock/>
              </v:shape>
            </w:pict>
          </mc:Fallback>
        </mc:AlternateContent>
      </w:r>
    </w:p>
    <w:p w14:paraId="79243F7D" w14:textId="0D8AC2EA" w:rsidR="0039408C" w:rsidRPr="0039408C" w:rsidRDefault="00AC377B" w:rsidP="00592A22">
      <w:pPr>
        <w:pStyle w:val="Caption"/>
        <w:jc w:val="left"/>
      </w:pPr>
      <w:r>
        <w:t xml:space="preserve">Box </w:t>
      </w:r>
      <w:r w:rsidR="00592A22">
        <w:t>1</w:t>
      </w:r>
      <w:r>
        <w:t xml:space="preserve"> List of Basic HBase Shell Commands</w:t>
      </w:r>
    </w:p>
    <w:sectPr w:rsidR="0039408C" w:rsidRPr="0039408C">
      <w:headerReference w:type="default" r:id="rId11"/>
      <w:footerReference w:type="default" r:id="rId1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arl Quesnel" w:date="2020-09-09T12:02:00Z" w:initials="CQ">
    <w:p w14:paraId="6C6CEC1D" w14:textId="77777777" w:rsidR="00AC377B" w:rsidRPr="00312582" w:rsidRDefault="00AC377B">
      <w:pPr>
        <w:pStyle w:val="CommentText"/>
      </w:pPr>
      <w:r>
        <w:rPr>
          <w:rStyle w:val="CommentReference"/>
        </w:rPr>
        <w:annotationRef/>
      </w:r>
      <w:r>
        <w:t xml:space="preserve">Is this correct, or should it be just "column </w:t>
      </w:r>
      <w:r w:rsidRPr="00312582">
        <w:rPr>
          <w:rStyle w:val="Code"/>
        </w:rPr>
        <w:t>familyOne</w:t>
      </w:r>
      <w:r>
        <w:t>"?</w:t>
      </w:r>
    </w:p>
  </w:comment>
  <w:comment w:id="1" w:author="Asllani, Beni" w:date="2020-09-12T07:27:00Z" w:initials="AB">
    <w:p w14:paraId="29AB05C1" w14:textId="77777777" w:rsidR="00AC377B" w:rsidRDefault="00AC377B">
      <w:pPr>
        <w:pStyle w:val="CommentText"/>
      </w:pPr>
      <w:r>
        <w:rPr>
          <w:rStyle w:val="CommentReference"/>
        </w:rPr>
        <w:annotationRef/>
      </w:r>
      <w:r>
        <w:t>Please leave as is.  'familyOne' is a column family</w:t>
      </w:r>
    </w:p>
  </w:comment>
  <w:comment w:id="2" w:author="Carl Quesnel" w:date="2020-09-09T12:06:00Z" w:initials="CQ">
    <w:p w14:paraId="21088246" w14:textId="77777777" w:rsidR="00AC377B" w:rsidRDefault="00AC377B">
      <w:pPr>
        <w:pStyle w:val="CommentText"/>
      </w:pPr>
      <w:r>
        <w:rPr>
          <w:rStyle w:val="CommentReference"/>
        </w:rPr>
        <w:annotationRef/>
      </w:r>
      <w:r>
        <w:t xml:space="preserve">Is this correct, or should it be just "column </w:t>
      </w:r>
      <w:r w:rsidRPr="00312582">
        <w:rPr>
          <w:rStyle w:val="Code"/>
        </w:rPr>
        <w:t>familyOne</w:t>
      </w:r>
      <w:r>
        <w:t>"?</w:t>
      </w:r>
    </w:p>
  </w:comment>
  <w:comment w:id="3" w:author="Asllani, Beni" w:date="2020-08-30T19:33:00Z" w:initials="AB">
    <w:p w14:paraId="5E7A8401" w14:textId="77777777" w:rsidR="00AC377B" w:rsidRDefault="00AC377B" w:rsidP="00807944">
      <w:pPr>
        <w:pStyle w:val="CommentText"/>
      </w:pPr>
      <w:r>
        <w:rPr>
          <w:rStyle w:val="CommentReference"/>
        </w:rPr>
        <w:annotationRef/>
      </w:r>
      <w:r>
        <w:t xml:space="preserve">Don't know if this should be in a blue box or not.  It is not a command that can be executed as is. So far, blue boxes can be copied and pasted in the terminal to be executed.  This one, as explained, we should replcae r1 with the value 100, and c1 with familyOne:price.  Please decide which ever feels right to you.   </w:t>
      </w:r>
    </w:p>
  </w:comment>
  <w:comment w:id="4" w:author="Carl Quesnel" w:date="2020-09-08T13:25:00Z" w:initials="CQ">
    <w:p w14:paraId="1D270CA2" w14:textId="77777777" w:rsidR="00AC377B" w:rsidRDefault="00AC377B">
      <w:pPr>
        <w:pStyle w:val="CommentText"/>
      </w:pPr>
      <w:r>
        <w:rPr>
          <w:rStyle w:val="CommentReference"/>
        </w:rPr>
        <w:annotationRef/>
      </w:r>
      <w:r>
        <w:t>This is fine as is, not in a box.</w:t>
      </w:r>
    </w:p>
  </w:comment>
  <w:comment w:id="5" w:author="Carl Quesnel" w:date="2020-09-10T17:25:00Z" w:initials="CQ">
    <w:p w14:paraId="7E1C5666" w14:textId="77777777" w:rsidR="00AC377B" w:rsidRDefault="00AC377B">
      <w:pPr>
        <w:pStyle w:val="CommentText"/>
      </w:pPr>
      <w:r>
        <w:rPr>
          <w:rStyle w:val="CommentReference"/>
        </w:rPr>
        <w:annotationRef/>
      </w:r>
      <w:r>
        <w:t>In the next 5 boxes, I'm not sure if any of the all caps terms can be made lowercase. If they can, please make them so.</w:t>
      </w:r>
    </w:p>
  </w:comment>
  <w:comment w:id="6" w:author="Asllani, Beni" w:date="2020-09-12T07:37:00Z" w:initials="AB">
    <w:p w14:paraId="202B860F" w14:textId="77777777" w:rsidR="00AC377B" w:rsidRDefault="00AC377B">
      <w:pPr>
        <w:pStyle w:val="CommentText"/>
      </w:pPr>
      <w:r>
        <w:rPr>
          <w:rStyle w:val="CommentReference"/>
        </w:rPr>
        <w:annotationRef/>
      </w:r>
      <w:r>
        <w:t>Please leave the caps as they are. Some commands in HBase are case sensitive.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6CEC1D" w15:done="0"/>
  <w15:commentEx w15:paraId="29AB05C1" w15:paraIdParent="6C6CEC1D" w15:done="0"/>
  <w15:commentEx w15:paraId="21088246" w15:done="0"/>
  <w15:commentEx w15:paraId="5E7A8401" w15:done="0"/>
  <w15:commentEx w15:paraId="1D270CA2" w15:paraIdParent="5E7A8401" w15:done="0"/>
  <w15:commentEx w15:paraId="7E1C5666" w15:done="0"/>
  <w15:commentEx w15:paraId="202B860F" w15:paraIdParent="7E1C56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06F6F4" w16cex:dateUtc="2020-09-12T11:27:00Z"/>
  <w16cex:commentExtensible w16cex:durableId="22F67D6C" w16cex:dateUtc="2020-08-30T23:33:00Z"/>
  <w16cex:commentExtensible w16cex:durableId="2306F92E" w16cex:dateUtc="2020-09-12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6CEC1D" w16cid:durableId="230342F0"/>
  <w16cid:commentId w16cid:paraId="29AB05C1" w16cid:durableId="2306F6F4"/>
  <w16cid:commentId w16cid:paraId="21088246" w16cid:durableId="230343BA"/>
  <w16cid:commentId w16cid:paraId="5E7A8401" w16cid:durableId="22F67D6C"/>
  <w16cid:commentId w16cid:paraId="1D270CA2" w16cid:durableId="230204BF"/>
  <w16cid:commentId w16cid:paraId="7E1C5666" w16cid:durableId="2304E01A"/>
  <w16cid:commentId w16cid:paraId="202B860F" w16cid:durableId="2306F9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E537B" w14:textId="77777777" w:rsidR="00FE17EB" w:rsidRDefault="00FE17EB" w:rsidP="00A601B3">
      <w:pPr>
        <w:spacing w:after="0" w:line="240" w:lineRule="auto"/>
      </w:pPr>
      <w:r>
        <w:separator/>
      </w:r>
    </w:p>
  </w:endnote>
  <w:endnote w:type="continuationSeparator" w:id="0">
    <w:p w14:paraId="4DDC4C08" w14:textId="77777777" w:rsidR="00FE17EB" w:rsidRDefault="00FE17EB" w:rsidP="00A60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DF245" w14:textId="77777777" w:rsidR="00A601B3" w:rsidRDefault="00A601B3">
    <w:pPr>
      <w:pStyle w:val="Footer"/>
    </w:pPr>
    <w:r>
      <w:t>© Arben Asllani and Chris Kreider 202</w:t>
    </w:r>
    <w:r w:rsidR="00E51B7E">
      <w:t>6</w:t>
    </w:r>
    <w:r>
      <w:tab/>
    </w:r>
    <w:r>
      <w:tab/>
    </w:r>
    <w:r>
      <w:rPr>
        <w:noProof/>
      </w:rPr>
      <w:drawing>
        <wp:inline distT="0" distB="0" distL="0" distR="0" wp14:anchorId="5AFBEE15" wp14:editId="0DE96F41">
          <wp:extent cx="749300" cy="345380"/>
          <wp:effectExtent l="0" t="0" r="0" b="0"/>
          <wp:docPr id="989057242" name="Picture 1" descr="Prospect Press | Textbooks for Information Systems Curric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pect Press | Textbooks for Information Systems Curricul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47" cy="34945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80FF3" w14:textId="77777777" w:rsidR="00FE17EB" w:rsidRDefault="00FE17EB" w:rsidP="00A601B3">
      <w:pPr>
        <w:spacing w:after="0" w:line="240" w:lineRule="auto"/>
      </w:pPr>
      <w:r>
        <w:separator/>
      </w:r>
    </w:p>
  </w:footnote>
  <w:footnote w:type="continuationSeparator" w:id="0">
    <w:p w14:paraId="6C78546B" w14:textId="77777777" w:rsidR="00FE17EB" w:rsidRDefault="00FE17EB" w:rsidP="00A60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73FC" w14:textId="136EA5A1" w:rsidR="00A601B3" w:rsidRDefault="0039408C">
    <w:pPr>
      <w:pStyle w:val="Header"/>
    </w:pPr>
    <w:r>
      <w:t xml:space="preserve">Chapter </w:t>
    </w:r>
    <w:r w:rsidR="00AC377B">
      <w:t>9</w:t>
    </w:r>
    <w:r w:rsidR="00A601B3">
      <w:tab/>
    </w:r>
    <w:r w:rsidR="00E51B7E">
      <w:t>Tutorial</w:t>
    </w:r>
    <w:r w:rsidR="00AC377B">
      <w:t xml:space="preserve"> A</w:t>
    </w:r>
    <w:r w:rsidR="00E51B7E">
      <w:t xml:space="preserve">: </w:t>
    </w:r>
    <w:r w:rsidR="00AC377B">
      <w:t>Basic HBase Shell Commands</w:t>
    </w:r>
    <w:r w:rsidR="00A601B3">
      <w:tab/>
      <w:t>Big Data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930C9"/>
    <w:multiLevelType w:val="hybridMultilevel"/>
    <w:tmpl w:val="7AFC91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2C93189"/>
    <w:multiLevelType w:val="hybridMultilevel"/>
    <w:tmpl w:val="1146F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335D2F"/>
    <w:multiLevelType w:val="hybridMultilevel"/>
    <w:tmpl w:val="1E005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9107118">
    <w:abstractNumId w:val="2"/>
  </w:num>
  <w:num w:numId="2" w16cid:durableId="2107580639">
    <w:abstractNumId w:val="1"/>
  </w:num>
  <w:num w:numId="3" w16cid:durableId="2822285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 Quesnel">
    <w15:presenceInfo w15:providerId="None" w15:userId="Carl Quesnel"/>
  </w15:person>
  <w15:person w15:author="Asllani, Beni">
    <w15:presenceInfo w15:providerId="AD" w15:userId="S::beni-asllani@utc.edu::83203340-5e36-4c61-8042-438c485e37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77B"/>
    <w:rsid w:val="00132C66"/>
    <w:rsid w:val="001F1420"/>
    <w:rsid w:val="0039408C"/>
    <w:rsid w:val="003B2A01"/>
    <w:rsid w:val="00412966"/>
    <w:rsid w:val="0043231B"/>
    <w:rsid w:val="00592A22"/>
    <w:rsid w:val="006B02D0"/>
    <w:rsid w:val="006E5802"/>
    <w:rsid w:val="00782B02"/>
    <w:rsid w:val="00820076"/>
    <w:rsid w:val="008374EE"/>
    <w:rsid w:val="00A601B3"/>
    <w:rsid w:val="00A83FE7"/>
    <w:rsid w:val="00AA7BE9"/>
    <w:rsid w:val="00AC377B"/>
    <w:rsid w:val="00AD0AF5"/>
    <w:rsid w:val="00B12613"/>
    <w:rsid w:val="00B87104"/>
    <w:rsid w:val="00C60F0A"/>
    <w:rsid w:val="00DA1D5E"/>
    <w:rsid w:val="00E51B7E"/>
    <w:rsid w:val="00F137F2"/>
    <w:rsid w:val="00F679B1"/>
    <w:rsid w:val="00FE1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0DC08"/>
  <w15:chartTrackingRefBased/>
  <w15:docId w15:val="{40E06492-428B-A947-BFC9-23047A70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01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601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601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601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601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60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1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601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601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601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1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1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1B3"/>
    <w:rPr>
      <w:rFonts w:eastAsiaTheme="majorEastAsia" w:cstheme="majorBidi"/>
      <w:color w:val="272727" w:themeColor="text1" w:themeTint="D8"/>
    </w:rPr>
  </w:style>
  <w:style w:type="paragraph" w:styleId="Title">
    <w:name w:val="Title"/>
    <w:basedOn w:val="Normal"/>
    <w:next w:val="Normal"/>
    <w:link w:val="TitleChar"/>
    <w:uiPriority w:val="10"/>
    <w:qFormat/>
    <w:rsid w:val="00A60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1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1B3"/>
    <w:pPr>
      <w:spacing w:before="160"/>
      <w:jc w:val="center"/>
    </w:pPr>
    <w:rPr>
      <w:i/>
      <w:iCs/>
      <w:color w:val="404040" w:themeColor="text1" w:themeTint="BF"/>
    </w:rPr>
  </w:style>
  <w:style w:type="character" w:customStyle="1" w:styleId="QuoteChar">
    <w:name w:val="Quote Char"/>
    <w:basedOn w:val="DefaultParagraphFont"/>
    <w:link w:val="Quote"/>
    <w:uiPriority w:val="29"/>
    <w:rsid w:val="00A601B3"/>
    <w:rPr>
      <w:i/>
      <w:iCs/>
      <w:color w:val="404040" w:themeColor="text1" w:themeTint="BF"/>
    </w:rPr>
  </w:style>
  <w:style w:type="paragraph" w:styleId="ListParagraph">
    <w:name w:val="List Paragraph"/>
    <w:basedOn w:val="Normal"/>
    <w:uiPriority w:val="34"/>
    <w:qFormat/>
    <w:rsid w:val="00A601B3"/>
    <w:pPr>
      <w:ind w:left="720"/>
      <w:contextualSpacing/>
    </w:pPr>
  </w:style>
  <w:style w:type="character" w:styleId="IntenseEmphasis">
    <w:name w:val="Intense Emphasis"/>
    <w:basedOn w:val="DefaultParagraphFont"/>
    <w:uiPriority w:val="21"/>
    <w:qFormat/>
    <w:rsid w:val="00A601B3"/>
    <w:rPr>
      <w:i/>
      <w:iCs/>
      <w:color w:val="0F4761" w:themeColor="accent1" w:themeShade="BF"/>
    </w:rPr>
  </w:style>
  <w:style w:type="paragraph" w:styleId="IntenseQuote">
    <w:name w:val="Intense Quote"/>
    <w:basedOn w:val="Normal"/>
    <w:next w:val="Normal"/>
    <w:link w:val="IntenseQuoteChar"/>
    <w:uiPriority w:val="30"/>
    <w:qFormat/>
    <w:rsid w:val="00A60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1B3"/>
    <w:rPr>
      <w:i/>
      <w:iCs/>
      <w:color w:val="0F4761" w:themeColor="accent1" w:themeShade="BF"/>
    </w:rPr>
  </w:style>
  <w:style w:type="character" w:styleId="IntenseReference">
    <w:name w:val="Intense Reference"/>
    <w:basedOn w:val="DefaultParagraphFont"/>
    <w:uiPriority w:val="32"/>
    <w:qFormat/>
    <w:rsid w:val="00A601B3"/>
    <w:rPr>
      <w:b/>
      <w:bCs/>
      <w:smallCaps/>
      <w:color w:val="0F4761" w:themeColor="accent1" w:themeShade="BF"/>
      <w:spacing w:val="5"/>
    </w:rPr>
  </w:style>
  <w:style w:type="paragraph" w:styleId="Header">
    <w:name w:val="header"/>
    <w:basedOn w:val="Normal"/>
    <w:link w:val="HeaderChar"/>
    <w:uiPriority w:val="99"/>
    <w:unhideWhenUsed/>
    <w:rsid w:val="00A60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B3"/>
  </w:style>
  <w:style w:type="paragraph" w:styleId="Footer">
    <w:name w:val="footer"/>
    <w:basedOn w:val="Normal"/>
    <w:link w:val="FooterChar"/>
    <w:uiPriority w:val="99"/>
    <w:unhideWhenUsed/>
    <w:rsid w:val="00A60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B3"/>
  </w:style>
  <w:style w:type="character" w:styleId="Hyperlink">
    <w:name w:val="Hyperlink"/>
    <w:basedOn w:val="DefaultParagraphFont"/>
    <w:uiPriority w:val="99"/>
    <w:unhideWhenUsed/>
    <w:rsid w:val="0039408C"/>
    <w:rPr>
      <w:color w:val="467886" w:themeColor="hyperlink"/>
      <w:u w:val="single"/>
    </w:rPr>
  </w:style>
  <w:style w:type="paragraph" w:styleId="NoSpacing">
    <w:name w:val="No Spacing"/>
    <w:aliases w:val="Tables and Boxes"/>
    <w:uiPriority w:val="1"/>
    <w:qFormat/>
    <w:rsid w:val="00AC377B"/>
    <w:pPr>
      <w:spacing w:after="0" w:line="360" w:lineRule="auto"/>
    </w:pPr>
    <w:rPr>
      <w:rFonts w:ascii="Times New Roman" w:hAnsi="Times New Roman"/>
      <w:kern w:val="0"/>
      <w:sz w:val="24"/>
      <w14:ligatures w14:val="none"/>
    </w:rPr>
  </w:style>
  <w:style w:type="paragraph" w:styleId="Caption">
    <w:name w:val="caption"/>
    <w:basedOn w:val="Normal"/>
    <w:next w:val="Normal"/>
    <w:uiPriority w:val="35"/>
    <w:unhideWhenUsed/>
    <w:qFormat/>
    <w:rsid w:val="00AC377B"/>
    <w:pPr>
      <w:keepNext/>
      <w:spacing w:after="120" w:line="240" w:lineRule="auto"/>
      <w:contextualSpacing/>
      <w:jc w:val="center"/>
    </w:pPr>
    <w:rPr>
      <w:rFonts w:ascii="Times New Roman" w:hAnsi="Times New Roman"/>
      <w:b/>
      <w:bCs/>
      <w:noProof/>
      <w:color w:val="156082" w:themeColor="accent1"/>
      <w:kern w:val="0"/>
      <w:sz w:val="24"/>
      <w:szCs w:val="24"/>
      <w14:ligatures w14:val="none"/>
    </w:rPr>
  </w:style>
  <w:style w:type="paragraph" w:styleId="CommentText">
    <w:name w:val="annotation text"/>
    <w:basedOn w:val="Normal"/>
    <w:link w:val="CommentTextChar"/>
    <w:uiPriority w:val="99"/>
    <w:unhideWhenUsed/>
    <w:rsid w:val="00AC377B"/>
    <w:pPr>
      <w:overflowPunct w:val="0"/>
      <w:autoSpaceDE w:val="0"/>
      <w:autoSpaceDN w:val="0"/>
      <w:adjustRightInd w:val="0"/>
      <w:spacing w:before="240" w:after="0" w:line="480" w:lineRule="auto"/>
      <w:ind w:firstLine="720"/>
      <w:textAlignment w:val="baseline"/>
      <w:outlineLvl w:val="1"/>
    </w:pPr>
    <w:rPr>
      <w:rFonts w:ascii="Times New Roman" w:eastAsiaTheme="majorEastAsia" w:hAnsi="Times New Roman" w:cs="Times New Roman"/>
      <w:bCs/>
      <w:noProof/>
      <w:kern w:val="0"/>
      <w:sz w:val="24"/>
      <w:szCs w:val="24"/>
      <w14:ligatures w14:val="none"/>
    </w:rPr>
  </w:style>
  <w:style w:type="character" w:customStyle="1" w:styleId="CommentTextChar">
    <w:name w:val="Comment Text Char"/>
    <w:basedOn w:val="DefaultParagraphFont"/>
    <w:link w:val="CommentText"/>
    <w:uiPriority w:val="99"/>
    <w:rsid w:val="00AC377B"/>
    <w:rPr>
      <w:rFonts w:ascii="Times New Roman" w:eastAsiaTheme="majorEastAsia" w:hAnsi="Times New Roman" w:cs="Times New Roman"/>
      <w:bCs/>
      <w:noProof/>
      <w:kern w:val="0"/>
      <w:sz w:val="24"/>
      <w:szCs w:val="24"/>
      <w14:ligatures w14:val="none"/>
    </w:rPr>
  </w:style>
  <w:style w:type="character" w:styleId="Emphasis">
    <w:name w:val="Emphasis"/>
    <w:basedOn w:val="DefaultParagraphFont"/>
    <w:uiPriority w:val="20"/>
    <w:qFormat/>
    <w:rsid w:val="00AC377B"/>
    <w:rPr>
      <w:i/>
      <w:iCs/>
    </w:rPr>
  </w:style>
  <w:style w:type="character" w:styleId="CommentReference">
    <w:name w:val="annotation reference"/>
    <w:basedOn w:val="DefaultParagraphFont"/>
    <w:uiPriority w:val="99"/>
    <w:semiHidden/>
    <w:unhideWhenUsed/>
    <w:rsid w:val="00AC377B"/>
    <w:rPr>
      <w:sz w:val="16"/>
      <w:szCs w:val="16"/>
    </w:rPr>
  </w:style>
  <w:style w:type="character" w:customStyle="1" w:styleId="Code">
    <w:name w:val="Code"/>
    <w:basedOn w:val="DefaultParagraphFont"/>
    <w:uiPriority w:val="1"/>
    <w:qFormat/>
    <w:rsid w:val="00AC377B"/>
    <w:rPr>
      <w:rFonts w:asciiTheme="minorHAnsi" w:hAnsiTheme="minorHAns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ris.kreider/Dropbox/Documents/work/CNU/service/Textbooks/Materials/OnlineMaterials/Tutorial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TutorialTemplate.dotx</Template>
  <TotalTime>2</TotalTime>
  <Pages>7</Pages>
  <Words>1260</Words>
  <Characters>7185</Characters>
  <Application>Microsoft Office Word</Application>
  <DocSecurity>0</DocSecurity>
  <Lines>59</Lines>
  <Paragraphs>16</Paragraphs>
  <ScaleCrop>false</ScaleCrop>
  <Company/>
  <LinksUpToDate>false</LinksUpToDate>
  <CharactersWithSpaces>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Kreider</dc:creator>
  <cp:keywords/>
  <dc:description/>
  <cp:lastModifiedBy>Christopher Kreider</cp:lastModifiedBy>
  <cp:revision>2</cp:revision>
  <dcterms:created xsi:type="dcterms:W3CDTF">2026-04-15T14:36:00Z</dcterms:created>
  <dcterms:modified xsi:type="dcterms:W3CDTF">2026-04-15T14:38:00Z</dcterms:modified>
</cp:coreProperties>
</file>